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E7430" w14:textId="7BCA7E4D" w:rsidR="008027A4" w:rsidRPr="0049610D" w:rsidRDefault="008027A4" w:rsidP="008027A4"/>
    <w:p w14:paraId="40CC120E" w14:textId="37B0DE89" w:rsidR="006B6703" w:rsidRPr="0049610D" w:rsidRDefault="006B6703" w:rsidP="008027A4"/>
    <w:p w14:paraId="6FDD7AE6" w14:textId="3512117C" w:rsidR="006B6703" w:rsidRPr="0049610D" w:rsidRDefault="003F4C71" w:rsidP="008027A4">
      <w:r w:rsidRPr="0049610D">
        <w:rPr>
          <w:noProof/>
        </w:rPr>
        <w:drawing>
          <wp:anchor distT="0" distB="0" distL="114300" distR="115951" simplePos="0" relativeHeight="251657216" behindDoc="0" locked="0" layoutInCell="1" allowOverlap="1" wp14:anchorId="1011E633" wp14:editId="5B5E5632">
            <wp:simplePos x="0" y="0"/>
            <wp:positionH relativeFrom="page">
              <wp:posOffset>2676525</wp:posOffset>
            </wp:positionH>
            <wp:positionV relativeFrom="page">
              <wp:posOffset>1276350</wp:posOffset>
            </wp:positionV>
            <wp:extent cx="2212746" cy="552450"/>
            <wp:effectExtent l="0" t="0" r="0" b="0"/>
            <wp:wrapNone/>
            <wp:docPr id="4" name="Bilet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k 4"/>
                    <pic:cNvPicPr/>
                  </pic:nvPicPr>
                  <pic:blipFill>
                    <a:blip r:embed="rId11"/>
                    <a:stretch>
                      <a:fillRect/>
                    </a:stretch>
                  </pic:blipFill>
                  <pic:spPr>
                    <a:xfrm>
                      <a:off x="0" y="0"/>
                      <a:ext cx="2212746" cy="552450"/>
                    </a:xfrm>
                    <a:prstGeom prst="rect">
                      <a:avLst/>
                    </a:prstGeom>
                  </pic:spPr>
                </pic:pic>
              </a:graphicData>
            </a:graphic>
            <wp14:sizeRelH relativeFrom="page">
              <wp14:pctWidth>0</wp14:pctWidth>
            </wp14:sizeRelH>
            <wp14:sizeRelV relativeFrom="page">
              <wp14:pctHeight>0</wp14:pctHeight>
            </wp14:sizeRelV>
          </wp:anchor>
        </w:drawing>
      </w:r>
    </w:p>
    <w:p w14:paraId="1EC0C543" w14:textId="77777777" w:rsidR="008027A4" w:rsidRPr="0049610D" w:rsidRDefault="008027A4" w:rsidP="008027A4">
      <w:pPr>
        <w:jc w:val="center"/>
      </w:pPr>
    </w:p>
    <w:p w14:paraId="645C70FB" w14:textId="69E5EF16" w:rsidR="006B6703" w:rsidRPr="0049610D" w:rsidRDefault="006B6703" w:rsidP="008027A4"/>
    <w:p w14:paraId="49673EA0" w14:textId="77777777" w:rsidR="00A96B3E" w:rsidRPr="0049610D" w:rsidRDefault="00A96B3E" w:rsidP="008027A4"/>
    <w:p w14:paraId="18DA5A1E" w14:textId="50DE4356" w:rsidR="006B6703" w:rsidRPr="0049610D" w:rsidRDefault="006B6703" w:rsidP="008027A4"/>
    <w:p w14:paraId="79CA21DD" w14:textId="5A822381" w:rsidR="00B00008" w:rsidRPr="0049610D" w:rsidRDefault="00B00008" w:rsidP="006C257C">
      <w:pPr>
        <w:ind w:firstLine="708"/>
      </w:pPr>
    </w:p>
    <w:p w14:paraId="4D98EE65" w14:textId="77777777" w:rsidR="00B00008" w:rsidRPr="0049610D" w:rsidRDefault="00B00008" w:rsidP="008027A4"/>
    <w:p w14:paraId="09BB01AE" w14:textId="77777777" w:rsidR="006B6703" w:rsidRPr="0049610D" w:rsidRDefault="006B6703" w:rsidP="008027A4"/>
    <w:p w14:paraId="663C2183" w14:textId="77777777" w:rsidR="006B6703" w:rsidRPr="0049610D" w:rsidRDefault="006B6703" w:rsidP="008027A4"/>
    <w:p w14:paraId="2BDE8C5D" w14:textId="77777777" w:rsidR="00A96B3E" w:rsidRPr="0049610D" w:rsidRDefault="00A96B3E" w:rsidP="008027A4">
      <w:pPr>
        <w:jc w:val="center"/>
        <w:rPr>
          <w:b/>
          <w:sz w:val="52"/>
          <w:szCs w:val="52"/>
        </w:rPr>
      </w:pPr>
      <w:r w:rsidRPr="0049610D">
        <w:rPr>
          <w:b/>
          <w:sz w:val="52"/>
          <w:szCs w:val="52"/>
        </w:rPr>
        <w:t>AVTALESKJEMA</w:t>
      </w:r>
    </w:p>
    <w:p w14:paraId="1BA65829" w14:textId="77777777" w:rsidR="00A96B3E" w:rsidRPr="0049610D" w:rsidRDefault="00A96B3E" w:rsidP="008027A4">
      <w:pPr>
        <w:jc w:val="center"/>
        <w:rPr>
          <w:b/>
          <w:sz w:val="52"/>
          <w:szCs w:val="52"/>
        </w:rPr>
      </w:pPr>
      <w:r w:rsidRPr="0049610D">
        <w:rPr>
          <w:b/>
          <w:sz w:val="52"/>
          <w:szCs w:val="52"/>
        </w:rPr>
        <w:t>TIL</w:t>
      </w:r>
    </w:p>
    <w:p w14:paraId="6B48AAA7" w14:textId="53181721" w:rsidR="008027A4" w:rsidRPr="0049610D" w:rsidRDefault="00CF0155" w:rsidP="008027A4">
      <w:pPr>
        <w:jc w:val="center"/>
        <w:rPr>
          <w:b/>
          <w:sz w:val="52"/>
          <w:szCs w:val="52"/>
        </w:rPr>
      </w:pPr>
      <w:r>
        <w:rPr>
          <w:b/>
          <w:sz w:val="52"/>
          <w:szCs w:val="52"/>
        </w:rPr>
        <w:t>TJENESTE</w:t>
      </w:r>
      <w:r w:rsidR="009F65F7" w:rsidRPr="0049610D">
        <w:rPr>
          <w:b/>
          <w:sz w:val="52"/>
          <w:szCs w:val="52"/>
        </w:rPr>
        <w:t>KONTRAKT</w:t>
      </w:r>
      <w:r w:rsidR="00BF2358" w:rsidRPr="0049610D">
        <w:rPr>
          <w:b/>
          <w:sz w:val="52"/>
          <w:szCs w:val="52"/>
        </w:rPr>
        <w:t xml:space="preserve"> FOR RAMMEAVTALER</w:t>
      </w:r>
    </w:p>
    <w:p w14:paraId="5DC7BFF4" w14:textId="77777777" w:rsidR="008027A4" w:rsidRPr="0049610D" w:rsidRDefault="008027A4" w:rsidP="008027A4"/>
    <w:p w14:paraId="531BD413" w14:textId="77777777" w:rsidR="008027A4" w:rsidRPr="0049610D" w:rsidRDefault="008027A4" w:rsidP="008027A4"/>
    <w:p w14:paraId="6DA3ADF9" w14:textId="77777777" w:rsidR="008027A4" w:rsidRPr="0049610D" w:rsidRDefault="008027A4" w:rsidP="008027A4"/>
    <w:p w14:paraId="3B5617D4" w14:textId="77777777" w:rsidR="008027A4" w:rsidRPr="0049610D" w:rsidRDefault="008027A4" w:rsidP="008027A4"/>
    <w:p w14:paraId="70DCE8EB" w14:textId="77777777" w:rsidR="008027A4" w:rsidRPr="0049610D" w:rsidRDefault="008027A4" w:rsidP="008027A4"/>
    <w:p w14:paraId="77D3670D" w14:textId="77777777" w:rsidR="008027A4" w:rsidRPr="0049610D" w:rsidRDefault="008027A4" w:rsidP="008027A4"/>
    <w:p w14:paraId="04254640" w14:textId="41F467BB" w:rsidR="008027A4" w:rsidRPr="0049610D" w:rsidRDefault="000508EE" w:rsidP="004E47D7">
      <w:r w:rsidRPr="0049610D">
        <w:rPr>
          <w:b/>
        </w:rPr>
        <w:t>A</w:t>
      </w:r>
      <w:r w:rsidR="000073CB" w:rsidRPr="0049610D">
        <w:rPr>
          <w:b/>
        </w:rPr>
        <w:t>vtale</w:t>
      </w:r>
      <w:r w:rsidR="008027A4" w:rsidRPr="0049610D">
        <w:rPr>
          <w:b/>
        </w:rPr>
        <w:t>område:</w:t>
      </w:r>
      <w:r w:rsidR="008027A4" w:rsidRPr="0049610D">
        <w:tab/>
      </w:r>
      <w:r w:rsidR="006B7D6E" w:rsidRPr="006B7D6E">
        <w:t>Rammeavtale Leirskoleplasser</w:t>
      </w:r>
    </w:p>
    <w:p w14:paraId="2504C7B7" w14:textId="77777777" w:rsidR="001279C1" w:rsidRPr="0049610D" w:rsidRDefault="001279C1">
      <w:pPr>
        <w:rPr>
          <w:b/>
          <w:sz w:val="28"/>
          <w:szCs w:val="28"/>
        </w:rPr>
      </w:pPr>
      <w:r w:rsidRPr="0049610D">
        <w:rPr>
          <w:b/>
          <w:sz w:val="28"/>
          <w:szCs w:val="28"/>
        </w:rPr>
        <w:br w:type="page"/>
      </w:r>
    </w:p>
    <w:p w14:paraId="436E6F61" w14:textId="38F7FBCD" w:rsidR="008027A4" w:rsidRPr="0049610D" w:rsidRDefault="00213F2F" w:rsidP="004F53DB">
      <w:pPr>
        <w:spacing w:after="200" w:line="276" w:lineRule="auto"/>
        <w:jc w:val="center"/>
        <w:rPr>
          <w:b/>
          <w:sz w:val="28"/>
          <w:szCs w:val="28"/>
        </w:rPr>
      </w:pPr>
      <w:r w:rsidRPr="0049610D">
        <w:rPr>
          <w:b/>
          <w:sz w:val="28"/>
          <w:szCs w:val="28"/>
        </w:rPr>
        <w:lastRenderedPageBreak/>
        <w:t xml:space="preserve">Rammeavtale - </w:t>
      </w:r>
      <w:r w:rsidR="00CF0155">
        <w:rPr>
          <w:b/>
          <w:sz w:val="28"/>
          <w:szCs w:val="28"/>
        </w:rPr>
        <w:t>Tjeneste</w:t>
      </w:r>
      <w:r w:rsidR="009F65F7" w:rsidRPr="0049610D">
        <w:rPr>
          <w:b/>
          <w:sz w:val="28"/>
          <w:szCs w:val="28"/>
        </w:rPr>
        <w:t>kontrakt</w:t>
      </w:r>
    </w:p>
    <w:p w14:paraId="7EB3A30B" w14:textId="77777777" w:rsidR="008027A4" w:rsidRPr="0049610D" w:rsidRDefault="008027A4" w:rsidP="001E774F">
      <w:pPr>
        <w:rPr>
          <w:b/>
          <w:szCs w:val="20"/>
        </w:rPr>
      </w:pPr>
    </w:p>
    <w:p w14:paraId="4C82CFC9" w14:textId="77777777" w:rsidR="0071270B" w:rsidRPr="0049610D" w:rsidRDefault="0071270B" w:rsidP="001E774F">
      <w:pPr>
        <w:jc w:val="center"/>
        <w:rPr>
          <w:b/>
          <w:sz w:val="28"/>
          <w:szCs w:val="28"/>
        </w:rPr>
      </w:pPr>
      <w:bookmarkStart w:id="0" w:name="_Toc178975020"/>
      <w:bookmarkStart w:id="1" w:name="_Toc178976049"/>
      <w:bookmarkStart w:id="2" w:name="_Toc178976179"/>
      <w:bookmarkStart w:id="3" w:name="_Toc180918390"/>
      <w:bookmarkStart w:id="4" w:name="_Toc233477121"/>
      <w:bookmarkStart w:id="5" w:name="_Toc240056226"/>
      <w:r w:rsidRPr="0049610D">
        <w:rPr>
          <w:b/>
          <w:sz w:val="28"/>
          <w:szCs w:val="28"/>
        </w:rPr>
        <w:t>mellom:</w:t>
      </w:r>
    </w:p>
    <w:p w14:paraId="516A3659" w14:textId="77777777" w:rsidR="0071270B" w:rsidRPr="0049610D" w:rsidRDefault="0071270B" w:rsidP="0071270B">
      <w:pPr>
        <w:tabs>
          <w:tab w:val="left" w:pos="4536"/>
        </w:tabs>
        <w:suppressAutoHyphens/>
        <w:jc w:val="center"/>
        <w:rPr>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1270B" w:rsidRPr="0049610D" w14:paraId="7838514C" w14:textId="77777777" w:rsidTr="0071270B">
        <w:tc>
          <w:tcPr>
            <w:tcW w:w="8640" w:type="dxa"/>
          </w:tcPr>
          <w:p w14:paraId="72B3D67C" w14:textId="0E3F8FF9" w:rsidR="0071270B" w:rsidRPr="0049610D" w:rsidRDefault="003F4C71" w:rsidP="0071270B">
            <w:pPr>
              <w:tabs>
                <w:tab w:val="left" w:pos="4536"/>
              </w:tabs>
              <w:suppressAutoHyphens/>
              <w:jc w:val="center"/>
              <w:rPr>
                <w:szCs w:val="20"/>
              </w:rPr>
            </w:pPr>
            <w:r w:rsidRPr="0049610D">
              <w:rPr>
                <w:szCs w:val="20"/>
              </w:rPr>
              <w:t>Alver</w:t>
            </w:r>
            <w:r w:rsidR="006B6703" w:rsidRPr="0049610D">
              <w:rPr>
                <w:szCs w:val="20"/>
              </w:rPr>
              <w:t xml:space="preserve"> kommune</w:t>
            </w:r>
          </w:p>
        </w:tc>
      </w:tr>
    </w:tbl>
    <w:p w14:paraId="2393D35C" w14:textId="77777777" w:rsidR="0071270B" w:rsidRPr="0049610D" w:rsidRDefault="0071270B" w:rsidP="0071270B">
      <w:pPr>
        <w:tabs>
          <w:tab w:val="left" w:pos="4536"/>
        </w:tabs>
        <w:suppressAutoHyphens/>
        <w:jc w:val="center"/>
        <w:rPr>
          <w:szCs w:val="20"/>
        </w:rPr>
      </w:pPr>
      <w:r w:rsidRPr="0049610D">
        <w:rPr>
          <w:szCs w:val="20"/>
        </w:rPr>
        <w:t>(heretter omtalt som Oppdragsgiver)</w:t>
      </w:r>
    </w:p>
    <w:p w14:paraId="792048E9" w14:textId="77777777" w:rsidR="0071270B" w:rsidRPr="0049610D" w:rsidRDefault="0071270B" w:rsidP="0071270B">
      <w:pPr>
        <w:tabs>
          <w:tab w:val="left" w:pos="4536"/>
        </w:tabs>
        <w:suppressAutoHyphens/>
        <w:jc w:val="center"/>
        <w:rPr>
          <w:szCs w:val="20"/>
        </w:rPr>
      </w:pPr>
    </w:p>
    <w:p w14:paraId="669A0056" w14:textId="77777777" w:rsidR="0071270B" w:rsidRPr="0049610D" w:rsidRDefault="0071270B" w:rsidP="0071270B">
      <w:pPr>
        <w:tabs>
          <w:tab w:val="left" w:pos="4536"/>
        </w:tabs>
        <w:suppressAutoHyphens/>
        <w:jc w:val="center"/>
        <w:rPr>
          <w:szCs w:val="20"/>
        </w:rPr>
      </w:pPr>
      <w:r w:rsidRPr="0049610D">
        <w:rPr>
          <w:szCs w:val="20"/>
        </w:rPr>
        <w:t>og</w:t>
      </w:r>
    </w:p>
    <w:p w14:paraId="3D0BE073" w14:textId="77777777" w:rsidR="0071270B" w:rsidRPr="0049610D" w:rsidRDefault="0071270B" w:rsidP="0071270B">
      <w:pPr>
        <w:tabs>
          <w:tab w:val="left" w:pos="4536"/>
        </w:tabs>
        <w:suppressAutoHyphens/>
        <w:jc w:val="center"/>
        <w:rPr>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1270B" w:rsidRPr="0049610D" w14:paraId="3C22BFC1" w14:textId="77777777" w:rsidTr="0071270B">
        <w:tc>
          <w:tcPr>
            <w:tcW w:w="8640" w:type="dxa"/>
          </w:tcPr>
          <w:p w14:paraId="0BAE6343" w14:textId="77777777" w:rsidR="0071270B" w:rsidRPr="0049610D" w:rsidRDefault="000C5688" w:rsidP="0071270B">
            <w:pPr>
              <w:tabs>
                <w:tab w:val="left" w:pos="4536"/>
              </w:tabs>
              <w:suppressAutoHyphens/>
              <w:jc w:val="center"/>
              <w:rPr>
                <w:color w:val="FF0000"/>
                <w:szCs w:val="20"/>
              </w:rPr>
            </w:pPr>
            <w:r w:rsidRPr="0049610D">
              <w:rPr>
                <w:color w:val="FF0000"/>
                <w:szCs w:val="20"/>
              </w:rPr>
              <w:fldChar w:fldCharType="begin">
                <w:ffData>
                  <w:name w:val=""/>
                  <w:enabled/>
                  <w:calcOnExit w:val="0"/>
                  <w:textInput>
                    <w:default w:val="[Navn på Leverandøren]"/>
                  </w:textInput>
                </w:ffData>
              </w:fldChar>
            </w:r>
            <w:r w:rsidR="0071270B" w:rsidRPr="0049610D">
              <w:rPr>
                <w:color w:val="FF0000"/>
                <w:szCs w:val="20"/>
              </w:rPr>
              <w:instrText xml:space="preserve"> FORMTEXT </w:instrText>
            </w:r>
            <w:r w:rsidRPr="0049610D">
              <w:rPr>
                <w:color w:val="FF0000"/>
                <w:szCs w:val="20"/>
              </w:rPr>
            </w:r>
            <w:r w:rsidRPr="0049610D">
              <w:rPr>
                <w:color w:val="FF0000"/>
                <w:szCs w:val="20"/>
              </w:rPr>
              <w:fldChar w:fldCharType="separate"/>
            </w:r>
            <w:r w:rsidR="0071270B" w:rsidRPr="0049610D">
              <w:rPr>
                <w:noProof/>
                <w:color w:val="FF0000"/>
                <w:szCs w:val="20"/>
              </w:rPr>
              <w:t>[Navn på Leverandøren]</w:t>
            </w:r>
            <w:r w:rsidRPr="0049610D">
              <w:rPr>
                <w:color w:val="FF0000"/>
                <w:szCs w:val="20"/>
              </w:rPr>
              <w:fldChar w:fldCharType="end"/>
            </w:r>
          </w:p>
        </w:tc>
      </w:tr>
    </w:tbl>
    <w:p w14:paraId="1C2334B8" w14:textId="77777777" w:rsidR="0071270B" w:rsidRPr="0049610D" w:rsidRDefault="0071270B" w:rsidP="0071270B">
      <w:pPr>
        <w:tabs>
          <w:tab w:val="left" w:pos="4536"/>
        </w:tabs>
        <w:suppressAutoHyphens/>
        <w:jc w:val="center"/>
        <w:rPr>
          <w:szCs w:val="20"/>
        </w:rPr>
      </w:pPr>
      <w:r w:rsidRPr="0049610D">
        <w:rPr>
          <w:szCs w:val="20"/>
        </w:rPr>
        <w:t>(heretter omtalt som Leverandør)</w:t>
      </w:r>
    </w:p>
    <w:p w14:paraId="0DAA3603" w14:textId="77777777" w:rsidR="0071270B" w:rsidRPr="0049610D" w:rsidRDefault="0071270B" w:rsidP="0071270B">
      <w:pPr>
        <w:tabs>
          <w:tab w:val="left" w:pos="4536"/>
        </w:tabs>
        <w:suppressAutoHyphens/>
        <w:jc w:val="center"/>
        <w:rPr>
          <w:szCs w:val="20"/>
        </w:rPr>
      </w:pPr>
    </w:p>
    <w:p w14:paraId="61A5329A" w14:textId="32857729" w:rsidR="00F756B0" w:rsidRPr="0049610D" w:rsidRDefault="00D741D3" w:rsidP="00D741D3">
      <w:pPr>
        <w:tabs>
          <w:tab w:val="left" w:pos="4536"/>
          <w:tab w:val="left" w:pos="8205"/>
        </w:tabs>
        <w:suppressAutoHyphens/>
        <w:rPr>
          <w:szCs w:val="20"/>
        </w:rPr>
      </w:pPr>
      <w:r>
        <w:rPr>
          <w:szCs w:val="20"/>
        </w:rPr>
        <w:tab/>
      </w:r>
      <w:r>
        <w:rPr>
          <w:szCs w:val="20"/>
        </w:rPr>
        <w:tab/>
      </w:r>
    </w:p>
    <w:p w14:paraId="199334EF" w14:textId="77777777" w:rsidR="0071270B" w:rsidRPr="0049610D" w:rsidRDefault="00F756B0" w:rsidP="0071270B">
      <w:pPr>
        <w:tabs>
          <w:tab w:val="left" w:pos="4536"/>
        </w:tabs>
        <w:suppressAutoHyphens/>
        <w:jc w:val="center"/>
        <w:rPr>
          <w:b/>
          <w:szCs w:val="20"/>
        </w:rPr>
      </w:pPr>
      <w:r w:rsidRPr="0049610D">
        <w:rPr>
          <w:b/>
          <w:szCs w:val="20"/>
        </w:rPr>
        <w:t xml:space="preserve">Signatur </w:t>
      </w:r>
    </w:p>
    <w:p w14:paraId="3F627962" w14:textId="77777777" w:rsidR="0071270B" w:rsidRPr="0049610D" w:rsidRDefault="0071270B" w:rsidP="0071270B">
      <w:pPr>
        <w:tabs>
          <w:tab w:val="left" w:pos="4536"/>
        </w:tabs>
        <w:suppressAutoHyphens/>
        <w:jc w:val="center"/>
        <w:rPr>
          <w:szCs w:val="20"/>
        </w:rPr>
      </w:pPr>
      <w:r w:rsidRPr="0049610D">
        <w:rPr>
          <w:szCs w:val="20"/>
        </w:rPr>
        <w:t>For Oppdragsgiver:</w:t>
      </w:r>
      <w:r w:rsidRPr="0049610D">
        <w:rPr>
          <w:szCs w:val="20"/>
        </w:rPr>
        <w:tab/>
        <w:t>For Leverandør: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424"/>
        <w:gridCol w:w="4268"/>
      </w:tblGrid>
      <w:tr w:rsidR="0071270B" w:rsidRPr="0049610D" w14:paraId="790C81CE" w14:textId="77777777" w:rsidTr="0071270B">
        <w:trPr>
          <w:jc w:val="center"/>
        </w:trPr>
        <w:tc>
          <w:tcPr>
            <w:tcW w:w="2398" w:type="pct"/>
          </w:tcPr>
          <w:p w14:paraId="4A429967" w14:textId="77777777" w:rsidR="007474BC" w:rsidRPr="0049610D" w:rsidRDefault="007474BC" w:rsidP="0071270B">
            <w:pPr>
              <w:tabs>
                <w:tab w:val="left" w:pos="4536"/>
              </w:tabs>
              <w:suppressAutoHyphens/>
              <w:jc w:val="center"/>
              <w:rPr>
                <w:color w:val="FF0000"/>
                <w:szCs w:val="20"/>
              </w:rPr>
            </w:pPr>
          </w:p>
          <w:p w14:paraId="7803DB55" w14:textId="77777777" w:rsidR="0071270B" w:rsidRPr="0049610D" w:rsidRDefault="0071270B" w:rsidP="0071270B">
            <w:pPr>
              <w:tabs>
                <w:tab w:val="left" w:pos="4536"/>
              </w:tabs>
              <w:suppressAutoHyphens/>
              <w:jc w:val="center"/>
              <w:rPr>
                <w:color w:val="000000"/>
                <w:szCs w:val="20"/>
              </w:rPr>
            </w:pPr>
          </w:p>
          <w:p w14:paraId="470240B1" w14:textId="77777777" w:rsidR="0071270B" w:rsidRPr="0049610D" w:rsidRDefault="0071270B" w:rsidP="0071270B">
            <w:pPr>
              <w:tabs>
                <w:tab w:val="left" w:pos="4536"/>
              </w:tabs>
              <w:suppressAutoHyphens/>
              <w:jc w:val="center"/>
              <w:rPr>
                <w:color w:val="000000"/>
                <w:szCs w:val="20"/>
              </w:rPr>
            </w:pPr>
            <w:r w:rsidRPr="0049610D">
              <w:rPr>
                <w:color w:val="000000"/>
                <w:szCs w:val="20"/>
              </w:rPr>
              <w:t>______________________________</w:t>
            </w:r>
          </w:p>
          <w:p w14:paraId="3C78A709" w14:textId="77777777" w:rsidR="0071270B" w:rsidRPr="0049610D" w:rsidRDefault="000C5688" w:rsidP="0071270B">
            <w:pPr>
              <w:tabs>
                <w:tab w:val="left" w:pos="4536"/>
              </w:tabs>
              <w:suppressAutoHyphens/>
              <w:jc w:val="center"/>
              <w:rPr>
                <w:color w:val="FF0000"/>
                <w:szCs w:val="20"/>
              </w:rPr>
            </w:pPr>
            <w:r w:rsidRPr="0049610D">
              <w:rPr>
                <w:color w:val="FF0000"/>
                <w:szCs w:val="20"/>
              </w:rPr>
              <w:fldChar w:fldCharType="begin">
                <w:ffData>
                  <w:name w:val=""/>
                  <w:enabled/>
                  <w:calcOnExit w:val="0"/>
                  <w:textInput>
                    <w:default w:val="[Navn på signatursetter]"/>
                  </w:textInput>
                </w:ffData>
              </w:fldChar>
            </w:r>
            <w:r w:rsidR="0071270B" w:rsidRPr="0049610D">
              <w:rPr>
                <w:color w:val="FF0000"/>
                <w:szCs w:val="20"/>
              </w:rPr>
              <w:instrText xml:space="preserve"> FORMTEXT </w:instrText>
            </w:r>
            <w:r w:rsidRPr="0049610D">
              <w:rPr>
                <w:color w:val="FF0000"/>
                <w:szCs w:val="20"/>
              </w:rPr>
            </w:r>
            <w:r w:rsidRPr="0049610D">
              <w:rPr>
                <w:color w:val="FF0000"/>
                <w:szCs w:val="20"/>
              </w:rPr>
              <w:fldChar w:fldCharType="separate"/>
            </w:r>
            <w:r w:rsidR="0071270B" w:rsidRPr="0049610D">
              <w:rPr>
                <w:noProof/>
                <w:color w:val="FF0000"/>
                <w:szCs w:val="20"/>
              </w:rPr>
              <w:t>[Navn på signatursetter]</w:t>
            </w:r>
            <w:r w:rsidRPr="0049610D">
              <w:rPr>
                <w:color w:val="FF0000"/>
                <w:szCs w:val="20"/>
              </w:rPr>
              <w:fldChar w:fldCharType="end"/>
            </w:r>
            <w:r w:rsidR="0071270B" w:rsidRPr="0049610D">
              <w:rPr>
                <w:color w:val="FF0000"/>
                <w:szCs w:val="20"/>
              </w:rPr>
              <w:t xml:space="preserve"> </w:t>
            </w:r>
          </w:p>
          <w:p w14:paraId="7BACCAD9" w14:textId="77777777" w:rsidR="0071270B" w:rsidRPr="0049610D" w:rsidRDefault="000C5688" w:rsidP="0071270B">
            <w:pPr>
              <w:tabs>
                <w:tab w:val="left" w:pos="4536"/>
              </w:tabs>
              <w:suppressAutoHyphens/>
              <w:jc w:val="center"/>
              <w:rPr>
                <w:color w:val="FF0000"/>
                <w:szCs w:val="20"/>
              </w:rPr>
            </w:pPr>
            <w:r w:rsidRPr="0049610D">
              <w:rPr>
                <w:color w:val="FF0000"/>
                <w:szCs w:val="20"/>
              </w:rPr>
              <w:fldChar w:fldCharType="begin">
                <w:ffData>
                  <w:name w:val=""/>
                  <w:enabled/>
                  <w:calcOnExit w:val="0"/>
                  <w:textInput>
                    <w:default w:val="[Tittel]"/>
                  </w:textInput>
                </w:ffData>
              </w:fldChar>
            </w:r>
            <w:r w:rsidR="0071270B" w:rsidRPr="0049610D">
              <w:rPr>
                <w:color w:val="FF0000"/>
                <w:szCs w:val="20"/>
              </w:rPr>
              <w:instrText xml:space="preserve"> FORMTEXT </w:instrText>
            </w:r>
            <w:r w:rsidRPr="0049610D">
              <w:rPr>
                <w:color w:val="FF0000"/>
                <w:szCs w:val="20"/>
              </w:rPr>
            </w:r>
            <w:r w:rsidRPr="0049610D">
              <w:rPr>
                <w:color w:val="FF0000"/>
                <w:szCs w:val="20"/>
              </w:rPr>
              <w:fldChar w:fldCharType="separate"/>
            </w:r>
            <w:r w:rsidR="0071270B" w:rsidRPr="0049610D">
              <w:rPr>
                <w:noProof/>
                <w:color w:val="FF0000"/>
                <w:szCs w:val="20"/>
              </w:rPr>
              <w:t>[Tittel]</w:t>
            </w:r>
            <w:r w:rsidRPr="0049610D">
              <w:rPr>
                <w:color w:val="FF0000"/>
                <w:szCs w:val="20"/>
              </w:rPr>
              <w:fldChar w:fldCharType="end"/>
            </w:r>
          </w:p>
          <w:p w14:paraId="2EEEEB15" w14:textId="77777777" w:rsidR="00C87F44" w:rsidRPr="0049610D" w:rsidRDefault="00C87F44" w:rsidP="0071270B">
            <w:pPr>
              <w:tabs>
                <w:tab w:val="left" w:pos="4536"/>
              </w:tabs>
              <w:suppressAutoHyphens/>
              <w:jc w:val="center"/>
              <w:rPr>
                <w:color w:val="FF0000"/>
                <w:szCs w:val="20"/>
              </w:rPr>
            </w:pPr>
          </w:p>
          <w:p w14:paraId="32B82226" w14:textId="3782F01D" w:rsidR="00C87F44" w:rsidRPr="0049610D" w:rsidRDefault="00C87F44" w:rsidP="003F4C71">
            <w:pPr>
              <w:tabs>
                <w:tab w:val="left" w:pos="4536"/>
              </w:tabs>
              <w:suppressAutoHyphens/>
              <w:rPr>
                <w:color w:val="000000"/>
                <w:szCs w:val="20"/>
              </w:rPr>
            </w:pPr>
          </w:p>
        </w:tc>
        <w:tc>
          <w:tcPr>
            <w:tcW w:w="235" w:type="pct"/>
          </w:tcPr>
          <w:p w14:paraId="5D02CF17" w14:textId="77777777" w:rsidR="0071270B" w:rsidRPr="0049610D" w:rsidRDefault="0071270B" w:rsidP="0071270B">
            <w:pPr>
              <w:tabs>
                <w:tab w:val="left" w:pos="4536"/>
              </w:tabs>
              <w:suppressAutoHyphens/>
              <w:jc w:val="center"/>
              <w:rPr>
                <w:color w:val="000000"/>
                <w:szCs w:val="20"/>
              </w:rPr>
            </w:pPr>
          </w:p>
        </w:tc>
        <w:tc>
          <w:tcPr>
            <w:tcW w:w="2367" w:type="pct"/>
          </w:tcPr>
          <w:p w14:paraId="66F62B55" w14:textId="77777777" w:rsidR="007474BC" w:rsidRPr="0049610D" w:rsidRDefault="007474BC" w:rsidP="0071270B">
            <w:pPr>
              <w:tabs>
                <w:tab w:val="left" w:pos="4536"/>
              </w:tabs>
              <w:suppressAutoHyphens/>
              <w:jc w:val="center"/>
              <w:rPr>
                <w:color w:val="FF0000"/>
                <w:szCs w:val="20"/>
              </w:rPr>
            </w:pPr>
          </w:p>
          <w:p w14:paraId="0CE952CB" w14:textId="77777777" w:rsidR="0071270B" w:rsidRPr="0049610D" w:rsidRDefault="0071270B" w:rsidP="0071270B">
            <w:pPr>
              <w:tabs>
                <w:tab w:val="left" w:pos="4536"/>
              </w:tabs>
              <w:suppressAutoHyphens/>
              <w:jc w:val="center"/>
              <w:rPr>
                <w:color w:val="000000"/>
                <w:szCs w:val="20"/>
              </w:rPr>
            </w:pPr>
          </w:p>
          <w:p w14:paraId="6E19F356" w14:textId="77777777" w:rsidR="0071270B" w:rsidRPr="0049610D" w:rsidRDefault="0071270B" w:rsidP="0071270B">
            <w:pPr>
              <w:tabs>
                <w:tab w:val="left" w:pos="4536"/>
              </w:tabs>
              <w:suppressAutoHyphens/>
              <w:jc w:val="center"/>
              <w:rPr>
                <w:color w:val="000000"/>
                <w:szCs w:val="20"/>
              </w:rPr>
            </w:pPr>
            <w:r w:rsidRPr="0049610D">
              <w:rPr>
                <w:color w:val="000000"/>
                <w:szCs w:val="20"/>
              </w:rPr>
              <w:t>______________________________</w:t>
            </w:r>
          </w:p>
          <w:p w14:paraId="74990FEB" w14:textId="77777777" w:rsidR="0071270B" w:rsidRPr="0049610D" w:rsidRDefault="000C5688" w:rsidP="0071270B">
            <w:pPr>
              <w:tabs>
                <w:tab w:val="left" w:pos="4536"/>
              </w:tabs>
              <w:suppressAutoHyphens/>
              <w:jc w:val="center"/>
              <w:rPr>
                <w:color w:val="FF0000"/>
                <w:szCs w:val="20"/>
              </w:rPr>
            </w:pPr>
            <w:r w:rsidRPr="0049610D">
              <w:rPr>
                <w:color w:val="FF0000"/>
                <w:szCs w:val="20"/>
              </w:rPr>
              <w:fldChar w:fldCharType="begin">
                <w:ffData>
                  <w:name w:val=""/>
                  <w:enabled/>
                  <w:calcOnExit w:val="0"/>
                  <w:textInput>
                    <w:default w:val="[Navn på signatursetter]"/>
                  </w:textInput>
                </w:ffData>
              </w:fldChar>
            </w:r>
            <w:r w:rsidR="0071270B" w:rsidRPr="0049610D">
              <w:rPr>
                <w:color w:val="FF0000"/>
                <w:szCs w:val="20"/>
              </w:rPr>
              <w:instrText xml:space="preserve"> FORMTEXT </w:instrText>
            </w:r>
            <w:r w:rsidRPr="0049610D">
              <w:rPr>
                <w:color w:val="FF0000"/>
                <w:szCs w:val="20"/>
              </w:rPr>
            </w:r>
            <w:r w:rsidRPr="0049610D">
              <w:rPr>
                <w:color w:val="FF0000"/>
                <w:szCs w:val="20"/>
              </w:rPr>
              <w:fldChar w:fldCharType="separate"/>
            </w:r>
            <w:r w:rsidR="0071270B" w:rsidRPr="0049610D">
              <w:rPr>
                <w:noProof/>
                <w:color w:val="FF0000"/>
                <w:szCs w:val="20"/>
              </w:rPr>
              <w:t>[Navn på signatursetter]</w:t>
            </w:r>
            <w:r w:rsidRPr="0049610D">
              <w:rPr>
                <w:color w:val="FF0000"/>
                <w:szCs w:val="20"/>
              </w:rPr>
              <w:fldChar w:fldCharType="end"/>
            </w:r>
          </w:p>
          <w:p w14:paraId="2F0496F2" w14:textId="77777777" w:rsidR="0071270B" w:rsidRPr="0049610D" w:rsidRDefault="000C5688" w:rsidP="0071270B">
            <w:pPr>
              <w:tabs>
                <w:tab w:val="left" w:pos="4536"/>
              </w:tabs>
              <w:suppressAutoHyphens/>
              <w:jc w:val="center"/>
              <w:rPr>
                <w:color w:val="FF0000"/>
                <w:szCs w:val="20"/>
              </w:rPr>
            </w:pPr>
            <w:r w:rsidRPr="0049610D">
              <w:rPr>
                <w:color w:val="FF0000"/>
                <w:szCs w:val="20"/>
              </w:rPr>
              <w:fldChar w:fldCharType="begin">
                <w:ffData>
                  <w:name w:val=""/>
                  <w:enabled/>
                  <w:calcOnExit w:val="0"/>
                  <w:textInput>
                    <w:default w:val="[Tittel]"/>
                  </w:textInput>
                </w:ffData>
              </w:fldChar>
            </w:r>
            <w:r w:rsidR="0071270B" w:rsidRPr="0049610D">
              <w:rPr>
                <w:color w:val="FF0000"/>
                <w:szCs w:val="20"/>
              </w:rPr>
              <w:instrText xml:space="preserve"> FORMTEXT </w:instrText>
            </w:r>
            <w:r w:rsidRPr="0049610D">
              <w:rPr>
                <w:color w:val="FF0000"/>
                <w:szCs w:val="20"/>
              </w:rPr>
            </w:r>
            <w:r w:rsidRPr="0049610D">
              <w:rPr>
                <w:color w:val="FF0000"/>
                <w:szCs w:val="20"/>
              </w:rPr>
              <w:fldChar w:fldCharType="separate"/>
            </w:r>
            <w:r w:rsidR="0071270B" w:rsidRPr="0049610D">
              <w:rPr>
                <w:noProof/>
                <w:color w:val="FF0000"/>
                <w:szCs w:val="20"/>
              </w:rPr>
              <w:t>[Tittel]</w:t>
            </w:r>
            <w:r w:rsidRPr="0049610D">
              <w:rPr>
                <w:color w:val="FF0000"/>
                <w:szCs w:val="20"/>
              </w:rPr>
              <w:fldChar w:fldCharType="end"/>
            </w:r>
          </w:p>
          <w:p w14:paraId="5E1F7D08" w14:textId="77777777" w:rsidR="0071270B" w:rsidRPr="0049610D" w:rsidRDefault="0071270B" w:rsidP="0071270B">
            <w:pPr>
              <w:tabs>
                <w:tab w:val="left" w:pos="4536"/>
              </w:tabs>
              <w:suppressAutoHyphens/>
              <w:rPr>
                <w:color w:val="000000"/>
                <w:szCs w:val="20"/>
              </w:rPr>
            </w:pPr>
          </w:p>
        </w:tc>
      </w:tr>
    </w:tbl>
    <w:p w14:paraId="6FDCBD3C" w14:textId="50403D7A" w:rsidR="0071270B" w:rsidRPr="0049610D" w:rsidRDefault="0071270B" w:rsidP="003F4C71">
      <w:pPr>
        <w:tabs>
          <w:tab w:val="left" w:pos="4536"/>
        </w:tabs>
        <w:suppressAutoHyphens/>
        <w:rPr>
          <w:color w:val="000000"/>
          <w:szCs w:val="20"/>
        </w:rPr>
      </w:pPr>
    </w:p>
    <w:p w14:paraId="222EE0B0" w14:textId="6EF4FAA0" w:rsidR="003F4C71" w:rsidRPr="0049610D" w:rsidRDefault="003F4C71" w:rsidP="003F4C71">
      <w:pPr>
        <w:tabs>
          <w:tab w:val="left" w:pos="4536"/>
        </w:tabs>
        <w:suppressAutoHyphens/>
        <w:rPr>
          <w:color w:val="000000"/>
          <w:szCs w:val="20"/>
        </w:rPr>
      </w:pPr>
      <w:r w:rsidRPr="0049610D">
        <w:rPr>
          <w:color w:val="000000"/>
          <w:szCs w:val="20"/>
        </w:rPr>
        <w:t>Dato for signering fremgår av signeringsdokumentet opprettet ved den elektroniske signeringen av denne avtale.</w:t>
      </w:r>
    </w:p>
    <w:p w14:paraId="740795D9" w14:textId="77777777" w:rsidR="003F4C71" w:rsidRPr="0049610D" w:rsidRDefault="003F4C71" w:rsidP="003F4C71">
      <w:pPr>
        <w:tabs>
          <w:tab w:val="left" w:pos="4536"/>
        </w:tabs>
        <w:suppressAutoHyphens/>
        <w:rPr>
          <w:color w:val="000000"/>
          <w:szCs w:val="20"/>
        </w:rPr>
      </w:pPr>
    </w:p>
    <w:p w14:paraId="5AC99316" w14:textId="08FF910A" w:rsidR="003F4C71" w:rsidRPr="0049610D" w:rsidRDefault="003F4C71" w:rsidP="003F4C71">
      <w:pPr>
        <w:tabs>
          <w:tab w:val="left" w:pos="4536"/>
        </w:tabs>
        <w:suppressAutoHyphens/>
        <w:rPr>
          <w:color w:val="000000"/>
          <w:szCs w:val="20"/>
        </w:rPr>
      </w:pPr>
      <w:r w:rsidRPr="0049610D">
        <w:rPr>
          <w:color w:val="000000"/>
          <w:szCs w:val="20"/>
        </w:rPr>
        <w:t>Oppdragsgivers og Leverandørs signatarer bekrefter med sin elektroniske signatur på dette dokument at de innehar de fullmakter som er nødvendige for å binde sin avtalepart under denne avtale.</w:t>
      </w:r>
    </w:p>
    <w:p w14:paraId="6079FBAB" w14:textId="68A92C44" w:rsidR="009F65F7" w:rsidRDefault="009F65F7" w:rsidP="00104DE6">
      <w:pPr>
        <w:rPr>
          <w:b/>
          <w:szCs w:val="20"/>
        </w:rPr>
      </w:pPr>
      <w:bookmarkStart w:id="6" w:name="_Toc178975021"/>
      <w:bookmarkStart w:id="7" w:name="_Toc178976050"/>
      <w:bookmarkStart w:id="8" w:name="_Toc178976180"/>
      <w:bookmarkStart w:id="9" w:name="_Toc180918391"/>
      <w:bookmarkStart w:id="10" w:name="_Toc233477122"/>
      <w:bookmarkStart w:id="11" w:name="_Toc240056227"/>
      <w:bookmarkEnd w:id="0"/>
      <w:bookmarkEnd w:id="1"/>
      <w:bookmarkEnd w:id="2"/>
      <w:bookmarkEnd w:id="3"/>
      <w:bookmarkEnd w:id="4"/>
      <w:bookmarkEnd w:id="5"/>
    </w:p>
    <w:p w14:paraId="3D142650" w14:textId="05F33C64" w:rsidR="00CF0155" w:rsidRPr="00CF0155" w:rsidRDefault="00CF0155" w:rsidP="00104DE6">
      <w:pPr>
        <w:rPr>
          <w:bCs/>
          <w:szCs w:val="20"/>
        </w:rPr>
      </w:pPr>
      <w:r w:rsidRPr="00CF0155">
        <w:rPr>
          <w:bCs/>
          <w:szCs w:val="20"/>
        </w:rPr>
        <w:t xml:space="preserve">Leverandørens signatar har fullmakt i henhold til stilling </w:t>
      </w:r>
      <w:r w:rsidRPr="00CF0155">
        <w:rPr>
          <w:bCs/>
          <w:i/>
          <w:iCs/>
          <w:szCs w:val="20"/>
        </w:rPr>
        <w:t>[eller]</w:t>
      </w:r>
      <w:r w:rsidRPr="00CF0155">
        <w:rPr>
          <w:bCs/>
          <w:szCs w:val="20"/>
        </w:rPr>
        <w:t xml:space="preserve"> skriftlig fullmakt vedlagt.</w:t>
      </w:r>
    </w:p>
    <w:p w14:paraId="728EBB02" w14:textId="77777777" w:rsidR="00CF0155" w:rsidRPr="0049610D" w:rsidRDefault="00CF0155" w:rsidP="00104DE6">
      <w:pPr>
        <w:rPr>
          <w:b/>
          <w:szCs w:val="20"/>
        </w:rPr>
      </w:pPr>
    </w:p>
    <w:p w14:paraId="42B8BCAB" w14:textId="77777777" w:rsidR="008027A4" w:rsidRPr="0049610D" w:rsidRDefault="008027A4" w:rsidP="008027A4">
      <w:pPr>
        <w:jc w:val="center"/>
        <w:rPr>
          <w:b/>
          <w:szCs w:val="20"/>
        </w:rPr>
      </w:pPr>
      <w:r w:rsidRPr="0049610D">
        <w:rPr>
          <w:b/>
          <w:szCs w:val="20"/>
        </w:rPr>
        <w:t xml:space="preserve">Skriftlige henvendelser i relasjon til </w:t>
      </w:r>
      <w:bookmarkEnd w:id="6"/>
      <w:bookmarkEnd w:id="7"/>
      <w:bookmarkEnd w:id="8"/>
      <w:bookmarkEnd w:id="9"/>
      <w:bookmarkEnd w:id="10"/>
      <w:bookmarkEnd w:id="11"/>
      <w:r w:rsidR="008F357C" w:rsidRPr="0049610D">
        <w:rPr>
          <w:b/>
          <w:szCs w:val="20"/>
        </w:rPr>
        <w:t>avtalen</w:t>
      </w:r>
    </w:p>
    <w:p w14:paraId="442AB507" w14:textId="77777777" w:rsidR="008027A4" w:rsidRPr="0049610D" w:rsidRDefault="008027A4" w:rsidP="001E774F">
      <w:pPr>
        <w:tabs>
          <w:tab w:val="left" w:pos="4536"/>
        </w:tabs>
        <w:suppressAutoHyphens/>
        <w:outlineLvl w:val="0"/>
        <w:rPr>
          <w:szCs w:val="20"/>
        </w:rPr>
      </w:pPr>
    </w:p>
    <w:p w14:paraId="57C14E23" w14:textId="17EF6F56" w:rsidR="00104DE6" w:rsidRPr="0049610D" w:rsidRDefault="00104DE6" w:rsidP="00104DE6">
      <w:pPr>
        <w:tabs>
          <w:tab w:val="left" w:pos="4536"/>
        </w:tabs>
        <w:suppressAutoHyphens/>
        <w:rPr>
          <w:szCs w:val="20"/>
        </w:rPr>
      </w:pPr>
      <w:r w:rsidRPr="0049610D">
        <w:rPr>
          <w:szCs w:val="20"/>
        </w:rPr>
        <w:t xml:space="preserve">Alle henvendelser angående dette avtaleforholdet skal sendes gjennom oppdragsgivers løsning for </w:t>
      </w:r>
      <w:r w:rsidR="00E95FA3" w:rsidRPr="0049610D">
        <w:rPr>
          <w:szCs w:val="20"/>
        </w:rPr>
        <w:t>kontraktsadministrasjon</w:t>
      </w:r>
      <w:r w:rsidRPr="0049610D">
        <w:rPr>
          <w:szCs w:val="20"/>
        </w:rPr>
        <w:t xml:space="preserve"> (også benevnt kontraktsadministrasjonsverktøy eller KAV) eller annen elektronisk kommunikasjonsform som avtalt. Ved tidspunkt for signering brukes Mercell KAV.</w:t>
      </w:r>
    </w:p>
    <w:p w14:paraId="5FC117C7" w14:textId="7DE65D90" w:rsidR="00104DE6" w:rsidRPr="0049610D" w:rsidRDefault="00104DE6" w:rsidP="00104DE6">
      <w:pPr>
        <w:tabs>
          <w:tab w:val="left" w:pos="4536"/>
        </w:tabs>
        <w:suppressAutoHyphens/>
        <w:rPr>
          <w:szCs w:val="20"/>
        </w:rPr>
      </w:pPr>
    </w:p>
    <w:p w14:paraId="09A04EC2" w14:textId="65FD4B03" w:rsidR="00104DE6" w:rsidRPr="0049610D" w:rsidRDefault="00104DE6" w:rsidP="00104DE6">
      <w:pPr>
        <w:tabs>
          <w:tab w:val="left" w:pos="4536"/>
        </w:tabs>
        <w:suppressAutoHyphens/>
        <w:rPr>
          <w:szCs w:val="20"/>
        </w:rPr>
      </w:pPr>
    </w:p>
    <w:p w14:paraId="5EF1D0DB" w14:textId="77777777" w:rsidR="00104DE6" w:rsidRPr="0049610D" w:rsidRDefault="00104DE6" w:rsidP="00FF10D2"/>
    <w:p w14:paraId="254D5102" w14:textId="4E7C0215" w:rsidR="008027A4" w:rsidRPr="0049610D" w:rsidRDefault="008027A4" w:rsidP="00FF10D2">
      <w:pPr>
        <w:jc w:val="center"/>
        <w:rPr>
          <w:b/>
        </w:rPr>
      </w:pPr>
      <w:bookmarkStart w:id="12" w:name="_Toc178975023"/>
      <w:bookmarkStart w:id="13" w:name="_Toc178976052"/>
      <w:bookmarkStart w:id="14" w:name="_Toc178976182"/>
      <w:bookmarkStart w:id="15" w:name="_Toc180918393"/>
      <w:bookmarkStart w:id="16" w:name="_Toc233477124"/>
      <w:bookmarkStart w:id="17" w:name="_Toc240056229"/>
      <w:r w:rsidRPr="0049610D">
        <w:rPr>
          <w:b/>
        </w:rPr>
        <w:t xml:space="preserve">Partenes oppnevnte kontaktpersoner (navn, stilling, </w:t>
      </w:r>
      <w:r w:rsidR="00E95FA3" w:rsidRPr="0049610D">
        <w:rPr>
          <w:b/>
        </w:rPr>
        <w:t>telefon og</w:t>
      </w:r>
      <w:r w:rsidRPr="0049610D">
        <w:rPr>
          <w:b/>
        </w:rPr>
        <w:t xml:space="preserve"> e-post)</w:t>
      </w:r>
      <w:bookmarkEnd w:id="12"/>
      <w:bookmarkEnd w:id="13"/>
      <w:bookmarkEnd w:id="14"/>
      <w:bookmarkEnd w:id="15"/>
      <w:bookmarkEnd w:id="16"/>
      <w:bookmarkEnd w:id="17"/>
    </w:p>
    <w:p w14:paraId="22298F12" w14:textId="77777777" w:rsidR="008027A4" w:rsidRPr="0049610D" w:rsidRDefault="008027A4" w:rsidP="00FF10D2">
      <w:pPr>
        <w:rPr>
          <w:bCs/>
        </w:rPr>
      </w:pPr>
    </w:p>
    <w:p w14:paraId="2F627B1C" w14:textId="77777777" w:rsidR="008027A4" w:rsidRPr="0049610D" w:rsidRDefault="008027A4" w:rsidP="008027A4">
      <w:pPr>
        <w:tabs>
          <w:tab w:val="left" w:pos="4536"/>
        </w:tabs>
        <w:suppressAutoHyphens/>
        <w:spacing w:after="120"/>
        <w:jc w:val="center"/>
        <w:rPr>
          <w:szCs w:val="20"/>
        </w:rPr>
      </w:pPr>
      <w:r w:rsidRPr="0049610D">
        <w:rPr>
          <w:szCs w:val="20"/>
        </w:rPr>
        <w:t xml:space="preserve">For </w:t>
      </w:r>
      <w:r w:rsidR="004B0534" w:rsidRPr="0049610D">
        <w:rPr>
          <w:szCs w:val="20"/>
        </w:rPr>
        <w:t>Oppdragsgiver</w:t>
      </w:r>
      <w:r w:rsidRPr="0049610D">
        <w:rPr>
          <w:i/>
          <w:szCs w:val="20"/>
        </w:rPr>
        <w:t>:</w:t>
      </w:r>
      <w:r w:rsidRPr="0049610D">
        <w:rPr>
          <w:i/>
          <w:szCs w:val="20"/>
        </w:rPr>
        <w:tab/>
      </w:r>
      <w:r w:rsidRPr="0049610D">
        <w:rPr>
          <w:szCs w:val="20"/>
        </w:rPr>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8027A4" w:rsidRPr="0049610D" w14:paraId="091BCB5A" w14:textId="77777777" w:rsidTr="008027A4">
        <w:trPr>
          <w:cantSplit/>
          <w:trHeight w:val="1301"/>
        </w:trPr>
        <w:tc>
          <w:tcPr>
            <w:tcW w:w="4140" w:type="dxa"/>
          </w:tcPr>
          <w:bookmarkStart w:id="18" w:name="Tekst4"/>
          <w:p w14:paraId="7019A547" w14:textId="77777777" w:rsidR="008027A4" w:rsidRPr="0049610D" w:rsidRDefault="000C5688" w:rsidP="008027A4">
            <w:pPr>
              <w:suppressAutoHyphens/>
              <w:jc w:val="center"/>
              <w:rPr>
                <w:color w:val="FF0000"/>
                <w:szCs w:val="20"/>
              </w:rPr>
            </w:pPr>
            <w:r w:rsidRPr="0049610D">
              <w:rPr>
                <w:color w:val="FF0000"/>
                <w:szCs w:val="20"/>
              </w:rPr>
              <w:lastRenderedPageBreak/>
              <w:fldChar w:fldCharType="begin">
                <w:ffData>
                  <w:name w:val="Tekst4"/>
                  <w:enabled/>
                  <w:calcOnExit w:val="0"/>
                  <w:textInput>
                    <w:default w:val="[Navn]"/>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[Navn]</w:t>
            </w:r>
            <w:r w:rsidRPr="0049610D">
              <w:rPr>
                <w:color w:val="FF0000"/>
                <w:szCs w:val="20"/>
              </w:rPr>
              <w:fldChar w:fldCharType="end"/>
            </w:r>
            <w:bookmarkEnd w:id="18"/>
          </w:p>
          <w:p w14:paraId="22E69945" w14:textId="77777777" w:rsidR="008027A4" w:rsidRPr="0049610D" w:rsidRDefault="000C5688" w:rsidP="008027A4">
            <w:pPr>
              <w:suppressAutoHyphens/>
              <w:jc w:val="center"/>
              <w:rPr>
                <w:color w:val="FF0000"/>
                <w:szCs w:val="20"/>
              </w:rPr>
            </w:pPr>
            <w:r w:rsidRPr="0049610D">
              <w:rPr>
                <w:color w:val="FF0000"/>
                <w:szCs w:val="20"/>
              </w:rPr>
              <w:fldChar w:fldCharType="begin">
                <w:ffData>
                  <w:name w:val=""/>
                  <w:enabled/>
                  <w:calcOnExit w:val="0"/>
                  <w:textInput>
                    <w:default w:val="[Stilling]"/>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[Stilling]</w:t>
            </w:r>
            <w:r w:rsidRPr="0049610D">
              <w:rPr>
                <w:color w:val="FF0000"/>
                <w:szCs w:val="20"/>
              </w:rPr>
              <w:fldChar w:fldCharType="end"/>
            </w:r>
          </w:p>
          <w:p w14:paraId="0392A4F1" w14:textId="77777777" w:rsidR="008027A4" w:rsidRPr="0049610D" w:rsidRDefault="000C5688" w:rsidP="008027A4">
            <w:pPr>
              <w:suppressAutoHyphens/>
              <w:jc w:val="center"/>
              <w:rPr>
                <w:color w:val="FF0000"/>
                <w:szCs w:val="20"/>
              </w:rPr>
            </w:pPr>
            <w:r w:rsidRPr="0049610D">
              <w:rPr>
                <w:color w:val="FF0000"/>
                <w:szCs w:val="20"/>
              </w:rPr>
              <w:fldChar w:fldCharType="begin">
                <w:ffData>
                  <w:name w:val=""/>
                  <w:enabled/>
                  <w:calcOnExit w:val="0"/>
                  <w:textInput>
                    <w:default w:val="[Telefon]"/>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[Telefon]</w:t>
            </w:r>
            <w:r w:rsidRPr="0049610D">
              <w:rPr>
                <w:color w:val="FF0000"/>
                <w:szCs w:val="20"/>
              </w:rPr>
              <w:fldChar w:fldCharType="end"/>
            </w:r>
          </w:p>
          <w:p w14:paraId="74C27D8A" w14:textId="77777777" w:rsidR="008027A4" w:rsidRDefault="000C5688" w:rsidP="008027A4">
            <w:pPr>
              <w:suppressAutoHyphens/>
              <w:jc w:val="center"/>
              <w:rPr>
                <w:color w:val="FF0000"/>
                <w:szCs w:val="20"/>
              </w:rPr>
            </w:pPr>
            <w:r w:rsidRPr="0049610D">
              <w:rPr>
                <w:color w:val="FF0000"/>
                <w:szCs w:val="20"/>
              </w:rPr>
              <w:fldChar w:fldCharType="begin">
                <w:ffData>
                  <w:name w:val=""/>
                  <w:enabled/>
                  <w:calcOnExit w:val="0"/>
                  <w:textInput>
                    <w:default w:val="[E-post]"/>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[E-post]</w:t>
            </w:r>
            <w:r w:rsidRPr="0049610D">
              <w:rPr>
                <w:color w:val="FF0000"/>
                <w:szCs w:val="20"/>
              </w:rPr>
              <w:fldChar w:fldCharType="end"/>
            </w:r>
          </w:p>
          <w:p w14:paraId="79E54A0E" w14:textId="77777777" w:rsidR="001503E3" w:rsidRPr="001503E3" w:rsidRDefault="001503E3" w:rsidP="001503E3">
            <w:pPr>
              <w:rPr>
                <w:szCs w:val="20"/>
              </w:rPr>
            </w:pPr>
          </w:p>
          <w:p w14:paraId="5F9FBB74" w14:textId="77777777" w:rsidR="001503E3" w:rsidRPr="001503E3" w:rsidRDefault="001503E3" w:rsidP="001503E3">
            <w:pPr>
              <w:rPr>
                <w:szCs w:val="20"/>
              </w:rPr>
            </w:pPr>
          </w:p>
          <w:p w14:paraId="2BCE5FDC" w14:textId="77777777" w:rsidR="001503E3" w:rsidRPr="001503E3" w:rsidRDefault="001503E3" w:rsidP="001503E3">
            <w:pPr>
              <w:rPr>
                <w:szCs w:val="20"/>
              </w:rPr>
            </w:pPr>
          </w:p>
        </w:tc>
        <w:tc>
          <w:tcPr>
            <w:tcW w:w="180" w:type="dxa"/>
          </w:tcPr>
          <w:p w14:paraId="27403824" w14:textId="77777777" w:rsidR="008027A4" w:rsidRPr="0049610D" w:rsidRDefault="008027A4" w:rsidP="008027A4">
            <w:pPr>
              <w:suppressAutoHyphens/>
              <w:jc w:val="center"/>
              <w:rPr>
                <w:szCs w:val="20"/>
              </w:rPr>
            </w:pPr>
          </w:p>
        </w:tc>
        <w:tc>
          <w:tcPr>
            <w:tcW w:w="4320" w:type="dxa"/>
          </w:tcPr>
          <w:p w14:paraId="65B67FEA" w14:textId="77777777" w:rsidR="008027A4" w:rsidRPr="0049610D" w:rsidRDefault="000C5688" w:rsidP="008027A4">
            <w:pPr>
              <w:suppressAutoHyphens/>
              <w:jc w:val="center"/>
              <w:rPr>
                <w:color w:val="FF0000"/>
                <w:szCs w:val="20"/>
              </w:rPr>
            </w:pPr>
            <w:r w:rsidRPr="0049610D">
              <w:rPr>
                <w:color w:val="FF0000"/>
                <w:szCs w:val="20"/>
              </w:rPr>
              <w:fldChar w:fldCharType="begin">
                <w:ffData>
                  <w:name w:val="Tekst4"/>
                  <w:enabled/>
                  <w:calcOnExit w:val="0"/>
                  <w:textInput>
                    <w:default w:val="[Navn]"/>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[Navn]</w:t>
            </w:r>
            <w:r w:rsidRPr="0049610D">
              <w:rPr>
                <w:color w:val="FF0000"/>
                <w:szCs w:val="20"/>
              </w:rPr>
              <w:fldChar w:fldCharType="end"/>
            </w:r>
          </w:p>
          <w:p w14:paraId="25560EBF" w14:textId="77777777" w:rsidR="008027A4" w:rsidRPr="0049610D" w:rsidRDefault="000C5688" w:rsidP="008027A4">
            <w:pPr>
              <w:suppressAutoHyphens/>
              <w:jc w:val="center"/>
              <w:rPr>
                <w:color w:val="FF0000"/>
                <w:szCs w:val="20"/>
              </w:rPr>
            </w:pPr>
            <w:r w:rsidRPr="0049610D">
              <w:rPr>
                <w:color w:val="FF0000"/>
                <w:szCs w:val="20"/>
              </w:rPr>
              <w:fldChar w:fldCharType="begin">
                <w:ffData>
                  <w:name w:val=""/>
                  <w:enabled/>
                  <w:calcOnExit w:val="0"/>
                  <w:textInput>
                    <w:default w:val="[Stilling]"/>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[Stilling]</w:t>
            </w:r>
            <w:r w:rsidRPr="0049610D">
              <w:rPr>
                <w:color w:val="FF0000"/>
                <w:szCs w:val="20"/>
              </w:rPr>
              <w:fldChar w:fldCharType="end"/>
            </w:r>
          </w:p>
          <w:p w14:paraId="71808DF3" w14:textId="77777777" w:rsidR="008027A4" w:rsidRPr="0049610D" w:rsidRDefault="000C5688" w:rsidP="008027A4">
            <w:pPr>
              <w:suppressAutoHyphens/>
              <w:jc w:val="center"/>
              <w:rPr>
                <w:color w:val="FF0000"/>
                <w:szCs w:val="20"/>
              </w:rPr>
            </w:pPr>
            <w:r w:rsidRPr="0049610D">
              <w:rPr>
                <w:color w:val="FF0000"/>
                <w:szCs w:val="20"/>
              </w:rPr>
              <w:fldChar w:fldCharType="begin">
                <w:ffData>
                  <w:name w:val=""/>
                  <w:enabled/>
                  <w:calcOnExit w:val="0"/>
                  <w:textInput>
                    <w:default w:val="[Telefon]"/>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[Telefon]</w:t>
            </w:r>
            <w:r w:rsidRPr="0049610D">
              <w:rPr>
                <w:color w:val="FF0000"/>
                <w:szCs w:val="20"/>
              </w:rPr>
              <w:fldChar w:fldCharType="end"/>
            </w:r>
          </w:p>
          <w:p w14:paraId="6BD297F0" w14:textId="77777777" w:rsidR="008027A4" w:rsidRPr="0049610D" w:rsidRDefault="000C5688" w:rsidP="008027A4">
            <w:pPr>
              <w:suppressAutoHyphens/>
              <w:jc w:val="center"/>
              <w:rPr>
                <w:szCs w:val="20"/>
              </w:rPr>
            </w:pPr>
            <w:r w:rsidRPr="0049610D">
              <w:rPr>
                <w:color w:val="FF0000"/>
                <w:szCs w:val="20"/>
              </w:rPr>
              <w:fldChar w:fldCharType="begin">
                <w:ffData>
                  <w:name w:val=""/>
                  <w:enabled/>
                  <w:calcOnExit w:val="0"/>
                  <w:textInput>
                    <w:default w:val="[E-post]"/>
                  </w:textInput>
                </w:ffData>
              </w:fldChar>
            </w:r>
            <w:r w:rsidR="008027A4" w:rsidRPr="0049610D">
              <w:rPr>
                <w:color w:val="FF0000"/>
                <w:szCs w:val="20"/>
              </w:rPr>
              <w:instrText xml:space="preserve"> FORMTEXT </w:instrText>
            </w:r>
            <w:r w:rsidRPr="0049610D">
              <w:rPr>
                <w:color w:val="FF0000"/>
                <w:szCs w:val="20"/>
              </w:rPr>
            </w:r>
            <w:r w:rsidRPr="0049610D">
              <w:rPr>
                <w:color w:val="FF0000"/>
                <w:szCs w:val="20"/>
              </w:rPr>
              <w:fldChar w:fldCharType="separate"/>
            </w:r>
            <w:r w:rsidR="008027A4" w:rsidRPr="0049610D">
              <w:rPr>
                <w:noProof/>
                <w:color w:val="FF0000"/>
                <w:szCs w:val="20"/>
              </w:rPr>
              <w:t>[E-post]</w:t>
            </w:r>
            <w:r w:rsidRPr="0049610D">
              <w:rPr>
                <w:color w:val="FF0000"/>
                <w:szCs w:val="20"/>
              </w:rPr>
              <w:fldChar w:fldCharType="end"/>
            </w:r>
          </w:p>
        </w:tc>
      </w:tr>
    </w:tbl>
    <w:p w14:paraId="0A54E43C" w14:textId="4C5B6A55" w:rsidR="008027A4" w:rsidRPr="0049610D" w:rsidRDefault="008027A4" w:rsidP="008027A4">
      <w:pPr>
        <w:tabs>
          <w:tab w:val="left" w:pos="4536"/>
        </w:tabs>
        <w:rPr>
          <w:szCs w:val="20"/>
        </w:rPr>
      </w:pPr>
    </w:p>
    <w:p w14:paraId="602682B7" w14:textId="77777777" w:rsidR="00104DE6" w:rsidRPr="0049610D" w:rsidRDefault="00104DE6" w:rsidP="00104DE6">
      <w:pPr>
        <w:tabs>
          <w:tab w:val="left" w:pos="4536"/>
        </w:tabs>
        <w:rPr>
          <w:szCs w:val="20"/>
        </w:rPr>
      </w:pPr>
      <w:r w:rsidRPr="0049610D">
        <w:rPr>
          <w:szCs w:val="20"/>
        </w:rPr>
        <w:t>Korrespondanse som ikke kan sendes elektronisk skal sendes til følgende adresser:</w:t>
      </w:r>
    </w:p>
    <w:p w14:paraId="6D9350CE" w14:textId="77777777" w:rsidR="00EC26F4" w:rsidRPr="0049610D" w:rsidRDefault="00EC26F4" w:rsidP="00104DE6">
      <w:pPr>
        <w:tabs>
          <w:tab w:val="left" w:pos="4536"/>
        </w:tabs>
        <w:rPr>
          <w:szCs w:val="20"/>
        </w:rPr>
      </w:pPr>
    </w:p>
    <w:p w14:paraId="407184E4" w14:textId="075BF359" w:rsidR="00104DE6" w:rsidRPr="0049610D" w:rsidRDefault="00104DE6" w:rsidP="00104DE6">
      <w:pPr>
        <w:tabs>
          <w:tab w:val="left" w:pos="4536"/>
        </w:tabs>
        <w:rPr>
          <w:szCs w:val="20"/>
        </w:rPr>
      </w:pPr>
      <w:r w:rsidRPr="0049610D">
        <w:rPr>
          <w:szCs w:val="20"/>
        </w:rPr>
        <w:t>For Oppdragsgiver:</w:t>
      </w:r>
    </w:p>
    <w:p w14:paraId="5E03F392" w14:textId="769765A6" w:rsidR="00104DE6" w:rsidRPr="0049610D" w:rsidRDefault="00104DE6" w:rsidP="00104DE6">
      <w:pPr>
        <w:tabs>
          <w:tab w:val="left" w:pos="4536"/>
        </w:tabs>
        <w:rPr>
          <w:szCs w:val="20"/>
        </w:rPr>
      </w:pPr>
      <w:r w:rsidRPr="0049610D">
        <w:rPr>
          <w:szCs w:val="20"/>
        </w:rPr>
        <w:t>Postboks 4</w:t>
      </w:r>
    </w:p>
    <w:p w14:paraId="58A41296" w14:textId="6A2ACE15" w:rsidR="00104DE6" w:rsidRPr="0049610D" w:rsidRDefault="00104DE6" w:rsidP="00104DE6">
      <w:pPr>
        <w:tabs>
          <w:tab w:val="left" w:pos="4536"/>
        </w:tabs>
        <w:rPr>
          <w:szCs w:val="20"/>
        </w:rPr>
      </w:pPr>
      <w:r w:rsidRPr="0049610D">
        <w:rPr>
          <w:szCs w:val="20"/>
        </w:rPr>
        <w:t>5906 Frekhaug</w:t>
      </w:r>
    </w:p>
    <w:p w14:paraId="2AC5EA37" w14:textId="77777777" w:rsidR="00104DE6" w:rsidRPr="0049610D" w:rsidRDefault="00104DE6" w:rsidP="00104DE6">
      <w:pPr>
        <w:tabs>
          <w:tab w:val="left" w:pos="4536"/>
        </w:tabs>
        <w:rPr>
          <w:szCs w:val="20"/>
        </w:rPr>
      </w:pPr>
    </w:p>
    <w:p w14:paraId="6A0B2F32" w14:textId="05B6F9AE" w:rsidR="00104DE6" w:rsidRPr="0049610D" w:rsidRDefault="00104DE6" w:rsidP="00104DE6">
      <w:pPr>
        <w:tabs>
          <w:tab w:val="left" w:pos="4536"/>
        </w:tabs>
        <w:rPr>
          <w:szCs w:val="20"/>
        </w:rPr>
      </w:pPr>
      <w:r w:rsidRPr="0049610D">
        <w:rPr>
          <w:szCs w:val="20"/>
        </w:rPr>
        <w:t>For Leverandør:</w:t>
      </w:r>
    </w:p>
    <w:p w14:paraId="57953671" w14:textId="478FE6DF" w:rsidR="00104DE6" w:rsidRPr="0049610D" w:rsidRDefault="00104DE6" w:rsidP="00104DE6">
      <w:pPr>
        <w:tabs>
          <w:tab w:val="left" w:pos="4536"/>
        </w:tabs>
        <w:rPr>
          <w:color w:val="FF0000"/>
          <w:szCs w:val="20"/>
        </w:rPr>
      </w:pPr>
      <w:r w:rsidRPr="0049610D">
        <w:rPr>
          <w:color w:val="FF0000"/>
          <w:szCs w:val="20"/>
        </w:rPr>
        <w:t>[Sett inn Adresse]</w:t>
      </w:r>
    </w:p>
    <w:p w14:paraId="7698D28C" w14:textId="77777777" w:rsidR="00EC26F4" w:rsidRPr="0049610D" w:rsidRDefault="00EC26F4" w:rsidP="00104DE6">
      <w:pPr>
        <w:tabs>
          <w:tab w:val="left" w:pos="4536"/>
        </w:tabs>
        <w:rPr>
          <w:color w:val="FF0000"/>
          <w:szCs w:val="20"/>
        </w:rPr>
      </w:pPr>
    </w:p>
    <w:p w14:paraId="0D96E48C" w14:textId="77777777" w:rsidR="00104DE6" w:rsidRPr="0049610D" w:rsidRDefault="00104DE6" w:rsidP="008027A4">
      <w:pPr>
        <w:tabs>
          <w:tab w:val="left" w:pos="4536"/>
        </w:tabs>
        <w:rPr>
          <w:szCs w:val="20"/>
        </w:rPr>
      </w:pPr>
    </w:p>
    <w:p w14:paraId="56C96361" w14:textId="77777777" w:rsidR="00DB42B6" w:rsidRDefault="00DB42B6">
      <w:pPr>
        <w:rPr>
          <w:b/>
          <w:bCs/>
          <w:sz w:val="32"/>
          <w:szCs w:val="28"/>
        </w:rPr>
      </w:pPr>
      <w:r>
        <w:br w:type="page"/>
      </w:r>
    </w:p>
    <w:p w14:paraId="75C48F89" w14:textId="36F45764" w:rsidR="006169CC" w:rsidRPr="0049610D" w:rsidRDefault="006169CC" w:rsidP="000E0BCC">
      <w:pPr>
        <w:pStyle w:val="Overskrift1"/>
        <w:rPr>
          <w:lang w:val="nb-NO"/>
        </w:rPr>
      </w:pPr>
      <w:r w:rsidRPr="0049610D">
        <w:rPr>
          <w:lang w:val="nb-NO"/>
        </w:rPr>
        <w:lastRenderedPageBreak/>
        <w:t>Gjeldende avtalevilkår</w:t>
      </w:r>
    </w:p>
    <w:p w14:paraId="10C36E63" w14:textId="15EA186B" w:rsidR="00685880" w:rsidRPr="0049610D" w:rsidRDefault="00213F2F" w:rsidP="006169CC">
      <w:pPr>
        <w:rPr>
          <w:noProof/>
          <w:szCs w:val="20"/>
        </w:rPr>
      </w:pPr>
      <w:r w:rsidRPr="0049610D">
        <w:t>Rammea</w:t>
      </w:r>
      <w:r w:rsidR="006169CC" w:rsidRPr="0049610D">
        <w:t xml:space="preserve">vtaleforholdet reguleres </w:t>
      </w:r>
      <w:r w:rsidR="006169CC" w:rsidRPr="0049610D">
        <w:rPr>
          <w:noProof/>
          <w:szCs w:val="20"/>
        </w:rPr>
        <w:t xml:space="preserve">av </w:t>
      </w:r>
      <w:r w:rsidR="00755BCA" w:rsidRPr="0049610D">
        <w:rPr>
          <w:noProof/>
          <w:szCs w:val="20"/>
        </w:rPr>
        <w:t xml:space="preserve">dette avtaleskjemaet og </w:t>
      </w:r>
      <w:r w:rsidR="00375067" w:rsidRPr="0049610D">
        <w:rPr>
          <w:noProof/>
          <w:szCs w:val="20"/>
        </w:rPr>
        <w:t>vedlagte</w:t>
      </w:r>
      <w:r w:rsidR="00D2385B" w:rsidRPr="0049610D">
        <w:rPr>
          <w:noProof/>
          <w:szCs w:val="20"/>
        </w:rPr>
        <w:t xml:space="preserve"> </w:t>
      </w:r>
      <w:r w:rsidR="00342C10" w:rsidRPr="0049610D">
        <w:rPr>
          <w:noProof/>
          <w:szCs w:val="20"/>
        </w:rPr>
        <w:t xml:space="preserve">Standardkontrakt </w:t>
      </w:r>
      <w:r w:rsidR="00817122" w:rsidRPr="0049610D">
        <w:rPr>
          <w:noProof/>
          <w:szCs w:val="20"/>
        </w:rPr>
        <w:t>med bilag</w:t>
      </w:r>
      <w:r w:rsidR="00342C10" w:rsidRPr="0049610D">
        <w:rPr>
          <w:noProof/>
          <w:szCs w:val="20"/>
        </w:rPr>
        <w:t xml:space="preserve">. </w:t>
      </w:r>
    </w:p>
    <w:p w14:paraId="50B78CB3" w14:textId="2C9D81F9" w:rsidR="007E5A0E" w:rsidRPr="0049610D" w:rsidRDefault="007E5A0E" w:rsidP="006169CC">
      <w:pPr>
        <w:rPr>
          <w:noProof/>
          <w:szCs w:val="20"/>
        </w:rPr>
      </w:pPr>
    </w:p>
    <w:p w14:paraId="31900A38" w14:textId="6DDF457A" w:rsidR="007E5A0E" w:rsidRPr="0049610D" w:rsidRDefault="007E5A0E" w:rsidP="006169CC">
      <w:pPr>
        <w:rPr>
          <w:noProof/>
          <w:szCs w:val="20"/>
        </w:rPr>
      </w:pPr>
      <w:r w:rsidRPr="0049610D">
        <w:rPr>
          <w:noProof/>
          <w:szCs w:val="20"/>
        </w:rPr>
        <w:t>Med avrop menes en bestilling av en ytelse innenfor rammeavtalen.</w:t>
      </w:r>
    </w:p>
    <w:p w14:paraId="346E89EE" w14:textId="5AC56464" w:rsidR="001279C1" w:rsidRPr="0049610D" w:rsidRDefault="002E4F0B" w:rsidP="000E0BCC">
      <w:pPr>
        <w:pStyle w:val="Overskrift1"/>
        <w:rPr>
          <w:lang w:val="nb-NO"/>
        </w:rPr>
      </w:pPr>
      <w:r w:rsidRPr="0049610D">
        <w:rPr>
          <w:lang w:val="nb-NO"/>
        </w:rPr>
        <w:t xml:space="preserve">Bilag til </w:t>
      </w:r>
      <w:r w:rsidR="006E4BF0" w:rsidRPr="0049610D">
        <w:rPr>
          <w:lang w:val="nb-NO"/>
        </w:rPr>
        <w:t xml:space="preserve">Standardkontrakt for </w:t>
      </w:r>
      <w:r w:rsidR="00716633">
        <w:rPr>
          <w:lang w:val="nb-NO"/>
        </w:rPr>
        <w:t>tjeneste</w:t>
      </w:r>
      <w:r w:rsidR="006E4BF0" w:rsidRPr="0049610D">
        <w:rPr>
          <w:lang w:val="nb-NO"/>
        </w:rPr>
        <w:t>kjøp</w:t>
      </w:r>
    </w:p>
    <w:p w14:paraId="0FAE519F" w14:textId="5BBEFE47" w:rsidR="001279C1" w:rsidRPr="0049610D" w:rsidRDefault="00755BCA" w:rsidP="001279C1">
      <w:pPr>
        <w:rPr>
          <w:szCs w:val="20"/>
        </w:rPr>
      </w:pPr>
      <w:r w:rsidRPr="0049610D">
        <w:rPr>
          <w:szCs w:val="20"/>
        </w:rPr>
        <w:t>F</w:t>
      </w:r>
      <w:r w:rsidR="001279C1" w:rsidRPr="0049610D">
        <w:rPr>
          <w:szCs w:val="20"/>
        </w:rPr>
        <w:t>ølgende dokumenter</w:t>
      </w:r>
      <w:r w:rsidRPr="0049610D">
        <w:rPr>
          <w:szCs w:val="20"/>
        </w:rPr>
        <w:t xml:space="preserve"> er bilag til </w:t>
      </w:r>
      <w:r w:rsidR="00342C10" w:rsidRPr="0049610D">
        <w:rPr>
          <w:noProof/>
          <w:szCs w:val="20"/>
        </w:rPr>
        <w:t xml:space="preserve">Standardkontrakt for </w:t>
      </w:r>
      <w:r w:rsidR="00716633">
        <w:rPr>
          <w:noProof/>
          <w:szCs w:val="20"/>
        </w:rPr>
        <w:t>tjeneste</w:t>
      </w:r>
      <w:r w:rsidR="00342C10" w:rsidRPr="0049610D">
        <w:rPr>
          <w:noProof/>
          <w:szCs w:val="20"/>
        </w:rPr>
        <w:t>kjøp</w:t>
      </w:r>
      <w:r w:rsidR="00342C10" w:rsidRPr="0049610D">
        <w:rPr>
          <w:rStyle w:val="Merknadsreferanse"/>
          <w:rFonts w:ascii="Verdana" w:hAnsi="Verdana"/>
        </w:rPr>
        <w:t>:</w:t>
      </w:r>
    </w:p>
    <w:p w14:paraId="2D7DF24A" w14:textId="77777777" w:rsidR="001279C1" w:rsidRPr="0049610D" w:rsidRDefault="001279C1" w:rsidP="001279C1">
      <w:pPr>
        <w:ind w:left="360"/>
        <w:rPr>
          <w:szCs w:val="20"/>
        </w:rPr>
      </w:pPr>
    </w:p>
    <w:tbl>
      <w:tblPr>
        <w:tblW w:w="5022" w:type="pct"/>
        <w:tblInd w:w="-20" w:type="dxa"/>
        <w:tblCellMar>
          <w:left w:w="0" w:type="dxa"/>
          <w:right w:w="0" w:type="dxa"/>
        </w:tblCellMar>
        <w:tblLook w:val="04A0" w:firstRow="1" w:lastRow="0" w:firstColumn="1" w:lastColumn="0" w:noHBand="0" w:noVBand="1"/>
      </w:tblPr>
      <w:tblGrid>
        <w:gridCol w:w="7092"/>
        <w:gridCol w:w="970"/>
        <w:gridCol w:w="984"/>
      </w:tblGrid>
      <w:tr w:rsidR="001279C1" w:rsidRPr="0049610D" w14:paraId="23375FE8" w14:textId="77777777" w:rsidTr="00FE248C">
        <w:trPr>
          <w:cantSplit/>
        </w:trPr>
        <w:tc>
          <w:tcPr>
            <w:tcW w:w="3920" w:type="pct"/>
            <w:tcBorders>
              <w:top w:val="single" w:sz="8" w:space="0" w:color="000000"/>
              <w:left w:val="single" w:sz="8" w:space="0" w:color="000000"/>
              <w:bottom w:val="single" w:sz="8" w:space="0" w:color="000000"/>
              <w:right w:val="nil"/>
            </w:tcBorders>
            <w:shd w:val="clear" w:color="auto" w:fill="E6E6E6"/>
            <w:vAlign w:val="center"/>
          </w:tcPr>
          <w:p w14:paraId="53C4DD32" w14:textId="77777777" w:rsidR="001279C1" w:rsidRPr="0049610D" w:rsidRDefault="001279C1" w:rsidP="00776979">
            <w:pPr>
              <w:rPr>
                <w:rFonts w:cs="Arial"/>
                <w:szCs w:val="20"/>
              </w:rPr>
            </w:pPr>
            <w:r w:rsidRPr="0049610D">
              <w:rPr>
                <w:szCs w:val="20"/>
              </w:rPr>
              <w:t>Alle rubrikker skal være krysset av (ja eller nei)</w:t>
            </w:r>
          </w:p>
        </w:tc>
        <w:tc>
          <w:tcPr>
            <w:tcW w:w="536" w:type="pct"/>
            <w:tcBorders>
              <w:top w:val="single" w:sz="8" w:space="0" w:color="000000"/>
              <w:left w:val="single" w:sz="8" w:space="0" w:color="000000"/>
              <w:bottom w:val="single" w:sz="8" w:space="0" w:color="000000"/>
              <w:right w:val="nil"/>
            </w:tcBorders>
            <w:shd w:val="clear" w:color="auto" w:fill="E6E6E6"/>
            <w:tcMar>
              <w:top w:w="0" w:type="dxa"/>
              <w:left w:w="138" w:type="dxa"/>
              <w:bottom w:w="0" w:type="dxa"/>
              <w:right w:w="138" w:type="dxa"/>
            </w:tcMar>
            <w:vAlign w:val="center"/>
          </w:tcPr>
          <w:p w14:paraId="4266989C" w14:textId="77777777" w:rsidR="001279C1" w:rsidRPr="0049610D" w:rsidRDefault="001279C1" w:rsidP="00776979">
            <w:pPr>
              <w:jc w:val="center"/>
              <w:rPr>
                <w:rFonts w:cs="Arial"/>
                <w:szCs w:val="20"/>
              </w:rPr>
            </w:pPr>
            <w:r w:rsidRPr="0049610D">
              <w:rPr>
                <w:szCs w:val="20"/>
              </w:rPr>
              <w:t>Ja</w:t>
            </w:r>
          </w:p>
        </w:tc>
        <w:tc>
          <w:tcPr>
            <w:tcW w:w="544" w:type="pct"/>
            <w:tcBorders>
              <w:top w:val="single" w:sz="8" w:space="0" w:color="000000"/>
              <w:left w:val="single" w:sz="8" w:space="0" w:color="000000"/>
              <w:bottom w:val="single" w:sz="8" w:space="0" w:color="000000"/>
              <w:right w:val="single" w:sz="8" w:space="0" w:color="000000"/>
            </w:tcBorders>
            <w:shd w:val="clear" w:color="auto" w:fill="E6E6E6"/>
            <w:tcMar>
              <w:top w:w="57" w:type="dxa"/>
              <w:left w:w="138" w:type="dxa"/>
              <w:bottom w:w="57" w:type="dxa"/>
              <w:right w:w="138" w:type="dxa"/>
            </w:tcMar>
            <w:vAlign w:val="center"/>
          </w:tcPr>
          <w:p w14:paraId="74F98384" w14:textId="77777777" w:rsidR="001279C1" w:rsidRPr="0049610D" w:rsidRDefault="001279C1" w:rsidP="00776979">
            <w:pPr>
              <w:jc w:val="center"/>
              <w:rPr>
                <w:rFonts w:cs="Arial"/>
                <w:szCs w:val="20"/>
              </w:rPr>
            </w:pPr>
            <w:r w:rsidRPr="0049610D">
              <w:rPr>
                <w:szCs w:val="20"/>
              </w:rPr>
              <w:t>Nei</w:t>
            </w:r>
          </w:p>
        </w:tc>
      </w:tr>
      <w:tr w:rsidR="001279C1" w:rsidRPr="0049610D" w14:paraId="2666D053" w14:textId="77777777" w:rsidTr="00FE248C">
        <w:trPr>
          <w:cantSplit/>
        </w:trPr>
        <w:tc>
          <w:tcPr>
            <w:tcW w:w="3920" w:type="pct"/>
            <w:tcBorders>
              <w:top w:val="nil"/>
              <w:left w:val="single" w:sz="8" w:space="0" w:color="000000"/>
              <w:bottom w:val="single" w:sz="8" w:space="0" w:color="000000"/>
              <w:right w:val="nil"/>
            </w:tcBorders>
            <w:vAlign w:val="center"/>
          </w:tcPr>
          <w:p w14:paraId="1E6711FD" w14:textId="77777777" w:rsidR="001279C1" w:rsidRPr="0049610D" w:rsidRDefault="001279C1" w:rsidP="00776979">
            <w:pPr>
              <w:rPr>
                <w:rFonts w:cs="Arial"/>
                <w:szCs w:val="20"/>
              </w:rPr>
            </w:pPr>
            <w:r w:rsidRPr="0049610D">
              <w:rPr>
                <w:szCs w:val="20"/>
              </w:rPr>
              <w:t xml:space="preserve">Bilag 1: Oppdragsgivers spesifikasjon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7329CE0E" w14:textId="578EEEBD" w:rsidR="001279C1" w:rsidRPr="0049610D" w:rsidRDefault="00E95FA3"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25D2E34D" w14:textId="77777777" w:rsidR="001279C1" w:rsidRPr="0049610D" w:rsidRDefault="001279C1" w:rsidP="00776979">
            <w:pPr>
              <w:jc w:val="center"/>
              <w:rPr>
                <w:rFonts w:cs="Arial"/>
                <w:szCs w:val="20"/>
              </w:rPr>
            </w:pPr>
          </w:p>
        </w:tc>
      </w:tr>
      <w:tr w:rsidR="001279C1" w:rsidRPr="0049610D" w14:paraId="7E60DAD9" w14:textId="77777777" w:rsidTr="00FE248C">
        <w:trPr>
          <w:cantSplit/>
        </w:trPr>
        <w:tc>
          <w:tcPr>
            <w:tcW w:w="3920" w:type="pct"/>
            <w:tcBorders>
              <w:top w:val="nil"/>
              <w:left w:val="single" w:sz="8" w:space="0" w:color="000000"/>
              <w:bottom w:val="single" w:sz="8" w:space="0" w:color="000000"/>
              <w:right w:val="nil"/>
            </w:tcBorders>
            <w:vAlign w:val="center"/>
          </w:tcPr>
          <w:p w14:paraId="5152C157" w14:textId="77777777" w:rsidR="001279C1" w:rsidRPr="0049610D" w:rsidRDefault="001279C1" w:rsidP="00776979">
            <w:pPr>
              <w:rPr>
                <w:rFonts w:cs="Arial"/>
                <w:szCs w:val="20"/>
              </w:rPr>
            </w:pPr>
            <w:r w:rsidRPr="0049610D">
              <w:rPr>
                <w:szCs w:val="20"/>
              </w:rPr>
              <w:t xml:space="preserve">Bilag 2: Leverandørens løsningsbeskrivelse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6ED0017E" w14:textId="2169A0DA" w:rsidR="001279C1" w:rsidRPr="0049610D" w:rsidRDefault="00E95FA3"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3CD62547" w14:textId="77777777" w:rsidR="001279C1" w:rsidRPr="0049610D" w:rsidRDefault="001279C1" w:rsidP="00776979">
            <w:pPr>
              <w:jc w:val="center"/>
              <w:rPr>
                <w:rFonts w:cs="Arial"/>
                <w:szCs w:val="20"/>
              </w:rPr>
            </w:pPr>
          </w:p>
        </w:tc>
      </w:tr>
      <w:tr w:rsidR="00D93CEC" w:rsidRPr="0049610D" w14:paraId="263EB638" w14:textId="77777777" w:rsidTr="00FE248C">
        <w:trPr>
          <w:cantSplit/>
        </w:trPr>
        <w:tc>
          <w:tcPr>
            <w:tcW w:w="3920" w:type="pct"/>
            <w:tcBorders>
              <w:top w:val="nil"/>
              <w:left w:val="single" w:sz="8" w:space="0" w:color="000000"/>
              <w:bottom w:val="single" w:sz="8" w:space="0" w:color="000000"/>
              <w:right w:val="nil"/>
            </w:tcBorders>
            <w:vAlign w:val="center"/>
          </w:tcPr>
          <w:p w14:paraId="7B40F3D9" w14:textId="054739C0" w:rsidR="00D93CEC" w:rsidRPr="00333A87" w:rsidRDefault="00D93CEC" w:rsidP="00333A87">
            <w:pPr>
              <w:numPr>
                <w:ilvl w:val="0"/>
                <w:numId w:val="17"/>
              </w:numPr>
            </w:pPr>
            <w:r w:rsidRPr="00333A87">
              <w:t>Bilag 2a: Aktivitetsskjema</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5D7B3B0" w14:textId="393B6873" w:rsidR="00D93CEC" w:rsidRPr="00333A87" w:rsidRDefault="00D93CEC" w:rsidP="00333A87">
            <w:pPr>
              <w:jc w:val="center"/>
              <w:rPr>
                <w:rFonts w:cs="Arial"/>
                <w:szCs w:val="20"/>
              </w:rPr>
            </w:pPr>
            <w:r w:rsidRPr="00333A87">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3F15111F" w14:textId="77777777" w:rsidR="00D93CEC" w:rsidRPr="00333A87" w:rsidRDefault="00D93CEC" w:rsidP="00333A87">
            <w:pPr>
              <w:jc w:val="center"/>
              <w:rPr>
                <w:rFonts w:cs="Arial"/>
                <w:szCs w:val="20"/>
              </w:rPr>
            </w:pPr>
          </w:p>
        </w:tc>
      </w:tr>
      <w:tr w:rsidR="00D93CEC" w:rsidRPr="00333A87" w14:paraId="0637E14B" w14:textId="77777777" w:rsidTr="00FE248C">
        <w:trPr>
          <w:cantSplit/>
        </w:trPr>
        <w:tc>
          <w:tcPr>
            <w:tcW w:w="3920" w:type="pct"/>
            <w:tcBorders>
              <w:top w:val="nil"/>
              <w:left w:val="single" w:sz="8" w:space="0" w:color="000000"/>
              <w:bottom w:val="single" w:sz="8" w:space="0" w:color="000000"/>
              <w:right w:val="nil"/>
            </w:tcBorders>
            <w:vAlign w:val="center"/>
          </w:tcPr>
          <w:p w14:paraId="0087522D" w14:textId="4C5FD5A6" w:rsidR="00D93CEC" w:rsidRPr="00333A87" w:rsidRDefault="00D93CEC" w:rsidP="00333A87">
            <w:pPr>
              <w:numPr>
                <w:ilvl w:val="0"/>
                <w:numId w:val="17"/>
              </w:numPr>
            </w:pPr>
            <w:r w:rsidRPr="00333A87">
              <w:t>Bilag 2b: Aktivitetstilbud utenom undervisningstid</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6268432A" w14:textId="3722E928" w:rsidR="00D93CEC" w:rsidRPr="00333A87" w:rsidRDefault="00D93CEC" w:rsidP="00333A87">
            <w:pPr>
              <w:jc w:val="center"/>
              <w:rPr>
                <w:rFonts w:cs="Arial"/>
                <w:szCs w:val="20"/>
              </w:rPr>
            </w:pPr>
            <w:r w:rsidRPr="00333A87">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4E592A7" w14:textId="77777777" w:rsidR="00D93CEC" w:rsidRPr="00333A87" w:rsidRDefault="00D93CEC" w:rsidP="00333A87">
            <w:pPr>
              <w:jc w:val="center"/>
              <w:rPr>
                <w:rFonts w:cs="Arial"/>
                <w:szCs w:val="20"/>
              </w:rPr>
            </w:pPr>
          </w:p>
        </w:tc>
      </w:tr>
      <w:tr w:rsidR="001279C1" w:rsidRPr="0049610D" w14:paraId="29690953" w14:textId="77777777" w:rsidTr="00FE248C">
        <w:trPr>
          <w:cantSplit/>
        </w:trPr>
        <w:tc>
          <w:tcPr>
            <w:tcW w:w="3920" w:type="pct"/>
            <w:tcBorders>
              <w:top w:val="nil"/>
              <w:left w:val="single" w:sz="8" w:space="0" w:color="000000"/>
              <w:bottom w:val="single" w:sz="8" w:space="0" w:color="000000"/>
              <w:right w:val="nil"/>
            </w:tcBorders>
            <w:vAlign w:val="center"/>
          </w:tcPr>
          <w:p w14:paraId="64B8B0AA" w14:textId="77777777" w:rsidR="001279C1" w:rsidRPr="0049610D" w:rsidRDefault="001279C1" w:rsidP="00776979">
            <w:pPr>
              <w:rPr>
                <w:rFonts w:cs="Arial"/>
                <w:szCs w:val="20"/>
              </w:rPr>
            </w:pPr>
            <w:r w:rsidRPr="0049610D">
              <w:rPr>
                <w:szCs w:val="20"/>
              </w:rPr>
              <w:t>Bilag 3: Administrative bestemmelser</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1C5E5116" w14:textId="6C4C9D04" w:rsidR="001279C1" w:rsidRPr="0049610D" w:rsidRDefault="00E95FA3"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9597EF9" w14:textId="77777777" w:rsidR="001279C1" w:rsidRPr="0049610D" w:rsidRDefault="001279C1" w:rsidP="00776979">
            <w:pPr>
              <w:jc w:val="center"/>
              <w:rPr>
                <w:rFonts w:cs="Arial"/>
                <w:szCs w:val="20"/>
              </w:rPr>
            </w:pPr>
          </w:p>
        </w:tc>
      </w:tr>
      <w:tr w:rsidR="001279C1" w:rsidRPr="0049610D" w14:paraId="1D080E24" w14:textId="77777777" w:rsidTr="00FE248C">
        <w:trPr>
          <w:cantSplit/>
        </w:trPr>
        <w:tc>
          <w:tcPr>
            <w:tcW w:w="3920" w:type="pct"/>
            <w:tcBorders>
              <w:top w:val="nil"/>
              <w:left w:val="single" w:sz="8" w:space="0" w:color="000000"/>
              <w:bottom w:val="single" w:sz="8" w:space="0" w:color="000000"/>
              <w:right w:val="nil"/>
            </w:tcBorders>
            <w:vAlign w:val="center"/>
          </w:tcPr>
          <w:p w14:paraId="3D977A16" w14:textId="7094C0BC" w:rsidR="001279C1" w:rsidRPr="0049610D" w:rsidRDefault="001279C1" w:rsidP="00776979">
            <w:pPr>
              <w:rPr>
                <w:rFonts w:cs="Arial"/>
                <w:szCs w:val="20"/>
              </w:rPr>
            </w:pPr>
            <w:r w:rsidRPr="0049610D">
              <w:rPr>
                <w:szCs w:val="20"/>
              </w:rPr>
              <w:t xml:space="preserve">Bilag 4: </w:t>
            </w:r>
            <w:r w:rsidR="00333A87">
              <w:rPr>
                <w:szCs w:val="20"/>
              </w:rPr>
              <w:t>P</w:t>
            </w:r>
            <w:r w:rsidRPr="0049610D">
              <w:rPr>
                <w:szCs w:val="20"/>
              </w:rPr>
              <w:t>ris og betalingsbestemmelser</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77337C06" w14:textId="523089C7" w:rsidR="001279C1" w:rsidRPr="0049610D" w:rsidRDefault="00E95FA3"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D29F0D0" w14:textId="77777777" w:rsidR="001279C1" w:rsidRPr="0049610D" w:rsidRDefault="001279C1" w:rsidP="00776979">
            <w:pPr>
              <w:jc w:val="center"/>
              <w:rPr>
                <w:rFonts w:cs="Arial"/>
                <w:szCs w:val="20"/>
              </w:rPr>
            </w:pPr>
          </w:p>
        </w:tc>
      </w:tr>
      <w:tr w:rsidR="001279C1" w:rsidRPr="0049610D" w14:paraId="18AB8370" w14:textId="77777777" w:rsidTr="00FE248C">
        <w:trPr>
          <w:cantSplit/>
        </w:trPr>
        <w:tc>
          <w:tcPr>
            <w:tcW w:w="3920" w:type="pct"/>
            <w:tcBorders>
              <w:top w:val="nil"/>
              <w:left w:val="single" w:sz="8" w:space="0" w:color="000000"/>
              <w:bottom w:val="single" w:sz="8" w:space="0" w:color="000000"/>
              <w:right w:val="nil"/>
            </w:tcBorders>
            <w:vAlign w:val="center"/>
          </w:tcPr>
          <w:p w14:paraId="591345DB" w14:textId="77777777" w:rsidR="001279C1" w:rsidRPr="0049610D" w:rsidRDefault="001279C1" w:rsidP="00776979">
            <w:pPr>
              <w:numPr>
                <w:ilvl w:val="0"/>
                <w:numId w:val="17"/>
              </w:numPr>
              <w:rPr>
                <w:szCs w:val="20"/>
              </w:rPr>
            </w:pPr>
            <w:r w:rsidRPr="0049610D">
              <w:t>Bilag 4a: Prisskjema</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536BC709" w14:textId="2B2283B7" w:rsidR="001279C1" w:rsidRPr="0049610D" w:rsidRDefault="00E95FA3"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8BF945C" w14:textId="77777777" w:rsidR="001279C1" w:rsidRPr="0049610D" w:rsidRDefault="001279C1" w:rsidP="00776979">
            <w:pPr>
              <w:jc w:val="center"/>
              <w:rPr>
                <w:rFonts w:cs="Arial"/>
                <w:szCs w:val="20"/>
              </w:rPr>
            </w:pPr>
          </w:p>
        </w:tc>
      </w:tr>
      <w:tr w:rsidR="001279C1" w:rsidRPr="0049610D" w14:paraId="48EBE424" w14:textId="77777777" w:rsidTr="00FE248C">
        <w:trPr>
          <w:cantSplit/>
        </w:trPr>
        <w:tc>
          <w:tcPr>
            <w:tcW w:w="3920" w:type="pct"/>
            <w:tcBorders>
              <w:top w:val="nil"/>
              <w:left w:val="single" w:sz="8" w:space="0" w:color="000000"/>
              <w:bottom w:val="single" w:sz="8" w:space="0" w:color="000000"/>
              <w:right w:val="nil"/>
            </w:tcBorders>
            <w:vAlign w:val="center"/>
          </w:tcPr>
          <w:p w14:paraId="06DE1664" w14:textId="77777777" w:rsidR="001279C1" w:rsidRPr="0049610D" w:rsidRDefault="001279C1" w:rsidP="009F65F7">
            <w:pPr>
              <w:rPr>
                <w:rFonts w:cs="Arial"/>
                <w:szCs w:val="20"/>
              </w:rPr>
            </w:pPr>
            <w:r w:rsidRPr="0049610D">
              <w:rPr>
                <w:szCs w:val="20"/>
              </w:rPr>
              <w:t xml:space="preserve">Bilag 5: Endringer i den generelle </w:t>
            </w:r>
            <w:r w:rsidR="009F65F7" w:rsidRPr="0049610D">
              <w:rPr>
                <w:szCs w:val="20"/>
              </w:rPr>
              <w:t>a</w:t>
            </w:r>
            <w:r w:rsidRPr="0049610D">
              <w:rPr>
                <w:szCs w:val="20"/>
              </w:rPr>
              <w:t>vtaleteksten</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110D9E5F" w14:textId="4B74CFF8" w:rsidR="001279C1" w:rsidRPr="0049610D" w:rsidRDefault="001279C1" w:rsidP="00776979">
            <w:pPr>
              <w:jc w:val="center"/>
              <w:rPr>
                <w:rFonts w:cs="Arial"/>
                <w:szCs w:val="20"/>
              </w:rPr>
            </w:pP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2816426" w14:textId="02608256" w:rsidR="001279C1" w:rsidRPr="0049610D" w:rsidRDefault="00453086" w:rsidP="00776979">
            <w:pPr>
              <w:jc w:val="center"/>
              <w:rPr>
                <w:rFonts w:cs="Arial"/>
                <w:szCs w:val="20"/>
              </w:rPr>
            </w:pPr>
            <w:r>
              <w:rPr>
                <w:rFonts w:cs="Arial"/>
                <w:szCs w:val="20"/>
              </w:rPr>
              <w:t>X</w:t>
            </w:r>
          </w:p>
        </w:tc>
      </w:tr>
      <w:tr w:rsidR="001279C1" w:rsidRPr="0049610D" w14:paraId="5CB3C18B" w14:textId="77777777" w:rsidTr="00FE248C">
        <w:trPr>
          <w:cantSplit/>
        </w:trPr>
        <w:tc>
          <w:tcPr>
            <w:tcW w:w="3920" w:type="pct"/>
            <w:tcBorders>
              <w:top w:val="nil"/>
              <w:left w:val="single" w:sz="8" w:space="0" w:color="000000"/>
              <w:bottom w:val="single" w:sz="8" w:space="0" w:color="000000"/>
              <w:right w:val="nil"/>
            </w:tcBorders>
            <w:vAlign w:val="center"/>
          </w:tcPr>
          <w:p w14:paraId="1C9C06DB" w14:textId="77777777" w:rsidR="001279C1" w:rsidRPr="0049610D" w:rsidRDefault="001279C1" w:rsidP="009F65F7">
            <w:pPr>
              <w:rPr>
                <w:rFonts w:cs="Arial"/>
                <w:szCs w:val="20"/>
              </w:rPr>
            </w:pPr>
            <w:r w:rsidRPr="0049610D">
              <w:rPr>
                <w:szCs w:val="20"/>
              </w:rPr>
              <w:t xml:space="preserve">Bilag 6: Endringer av leveransen etter avtaleinngåelsen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28BFC7DE" w14:textId="5B5B35CF" w:rsidR="001279C1" w:rsidRPr="0049610D" w:rsidRDefault="001279C1" w:rsidP="00776979">
            <w:pPr>
              <w:jc w:val="center"/>
              <w:rPr>
                <w:rFonts w:cs="Arial"/>
                <w:szCs w:val="20"/>
              </w:rPr>
            </w:pP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0634DFD" w14:textId="257B3301" w:rsidR="001279C1" w:rsidRPr="0049610D" w:rsidRDefault="00453086" w:rsidP="00776979">
            <w:pPr>
              <w:jc w:val="center"/>
              <w:rPr>
                <w:rFonts w:cs="Arial"/>
                <w:szCs w:val="20"/>
              </w:rPr>
            </w:pPr>
            <w:r>
              <w:rPr>
                <w:rFonts w:cs="Arial"/>
                <w:szCs w:val="20"/>
              </w:rPr>
              <w:t>X</w:t>
            </w:r>
          </w:p>
        </w:tc>
      </w:tr>
      <w:tr w:rsidR="00D93CEC" w:rsidRPr="0049610D" w14:paraId="2CEFDDB8" w14:textId="77777777" w:rsidTr="00FE248C">
        <w:trPr>
          <w:cantSplit/>
        </w:trPr>
        <w:tc>
          <w:tcPr>
            <w:tcW w:w="3920" w:type="pct"/>
            <w:tcBorders>
              <w:top w:val="nil"/>
              <w:left w:val="single" w:sz="8" w:space="0" w:color="000000"/>
              <w:bottom w:val="single" w:sz="8" w:space="0" w:color="000000"/>
              <w:right w:val="nil"/>
            </w:tcBorders>
            <w:vAlign w:val="center"/>
          </w:tcPr>
          <w:p w14:paraId="25697308" w14:textId="185E75EE" w:rsidR="00D93CEC" w:rsidRPr="0049610D" w:rsidRDefault="00D93CEC" w:rsidP="009F65F7">
            <w:pPr>
              <w:rPr>
                <w:szCs w:val="20"/>
              </w:rPr>
            </w:pPr>
            <w:r w:rsidRPr="00D93CEC">
              <w:rPr>
                <w:szCs w:val="20"/>
              </w:rPr>
              <w:t>Bilag 7</w:t>
            </w:r>
            <w:r>
              <w:rPr>
                <w:szCs w:val="20"/>
              </w:rPr>
              <w:t xml:space="preserve">: </w:t>
            </w:r>
            <w:r w:rsidRPr="00D93CEC">
              <w:rPr>
                <w:szCs w:val="20"/>
              </w:rPr>
              <w:t>Taushetserklæring</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596EBBD8" w14:textId="233A0179" w:rsidR="00D93CEC" w:rsidRDefault="00D93CEC" w:rsidP="00776979">
            <w:pPr>
              <w:jc w:val="center"/>
              <w:rPr>
                <w:rFonts w:cs="Arial"/>
                <w:szCs w:val="20"/>
              </w:rPr>
            </w:pPr>
            <w:r>
              <w:rPr>
                <w:rFonts w:cs="Arial"/>
                <w:szCs w:val="20"/>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8292151" w14:textId="77777777" w:rsidR="00D93CEC" w:rsidRPr="0049610D" w:rsidRDefault="00D93CEC" w:rsidP="00776979">
            <w:pPr>
              <w:jc w:val="center"/>
              <w:rPr>
                <w:rFonts w:cs="Arial"/>
                <w:szCs w:val="20"/>
              </w:rPr>
            </w:pPr>
          </w:p>
        </w:tc>
      </w:tr>
      <w:tr w:rsidR="001279C1" w:rsidRPr="0049610D" w14:paraId="2AA356B7" w14:textId="77777777" w:rsidTr="00FE248C">
        <w:trPr>
          <w:cantSplit/>
        </w:trPr>
        <w:tc>
          <w:tcPr>
            <w:tcW w:w="3920" w:type="pct"/>
            <w:tcBorders>
              <w:top w:val="nil"/>
              <w:left w:val="single" w:sz="8" w:space="0" w:color="000000"/>
              <w:bottom w:val="single" w:sz="8" w:space="0" w:color="000000"/>
              <w:right w:val="nil"/>
            </w:tcBorders>
            <w:vAlign w:val="center"/>
          </w:tcPr>
          <w:p w14:paraId="40B8B69A" w14:textId="77777777" w:rsidR="001279C1" w:rsidRPr="0049610D" w:rsidRDefault="009F65F7" w:rsidP="00A91F85">
            <w:pPr>
              <w:rPr>
                <w:szCs w:val="20"/>
              </w:rPr>
            </w:pPr>
            <w:r w:rsidRPr="0049610D">
              <w:rPr>
                <w:szCs w:val="20"/>
              </w:rPr>
              <w:t>Andre bilag</w:t>
            </w:r>
            <w:r w:rsidR="00D27C08" w:rsidRPr="0049610D">
              <w:rPr>
                <w:szCs w:val="20"/>
              </w:rPr>
              <w:t xml:space="preserve">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9421AD9" w14:textId="77777777" w:rsidR="001279C1" w:rsidRPr="0049610D" w:rsidRDefault="001279C1" w:rsidP="00776979">
            <w:pPr>
              <w:jc w:val="center"/>
              <w:rPr>
                <w:szCs w:val="20"/>
              </w:rPr>
            </w:pP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480CB5B2" w14:textId="77777777" w:rsidR="001279C1" w:rsidRPr="0049610D" w:rsidRDefault="001279C1" w:rsidP="00776979">
            <w:pPr>
              <w:jc w:val="center"/>
              <w:rPr>
                <w:szCs w:val="20"/>
              </w:rPr>
            </w:pPr>
          </w:p>
        </w:tc>
      </w:tr>
    </w:tbl>
    <w:p w14:paraId="4F92E481" w14:textId="349D1398" w:rsidR="001279C1" w:rsidRPr="0049610D" w:rsidRDefault="009F65F7" w:rsidP="000E0BCC">
      <w:pPr>
        <w:pStyle w:val="Overskrift1"/>
        <w:rPr>
          <w:lang w:val="nb-NO"/>
        </w:rPr>
      </w:pPr>
      <w:r w:rsidRPr="0049610D">
        <w:rPr>
          <w:lang w:val="nb-NO"/>
        </w:rPr>
        <w:t>A</w:t>
      </w:r>
      <w:r w:rsidR="006169CC" w:rsidRPr="0049610D">
        <w:rPr>
          <w:lang w:val="nb-NO"/>
        </w:rPr>
        <w:t>vtalens varighet</w:t>
      </w:r>
    </w:p>
    <w:p w14:paraId="1AB8DA11" w14:textId="77777777" w:rsidR="00FA5839" w:rsidRPr="00544946" w:rsidRDefault="00FA5839" w:rsidP="00FA5839">
      <w:pPr>
        <w:pStyle w:val="Brdtekst"/>
        <w:ind w:right="213"/>
      </w:pPr>
      <w:r w:rsidRPr="00544946">
        <w:t>Avtalen</w:t>
      </w:r>
      <w:r w:rsidRPr="00544946">
        <w:rPr>
          <w:spacing w:val="-9"/>
        </w:rPr>
        <w:t xml:space="preserve"> </w:t>
      </w:r>
      <w:r w:rsidRPr="00544946">
        <w:t>vil</w:t>
      </w:r>
      <w:r w:rsidRPr="00544946">
        <w:rPr>
          <w:spacing w:val="-6"/>
        </w:rPr>
        <w:t xml:space="preserve"> </w:t>
      </w:r>
      <w:r w:rsidRPr="00544946">
        <w:t>ha</w:t>
      </w:r>
      <w:r w:rsidRPr="00544946">
        <w:rPr>
          <w:spacing w:val="-9"/>
        </w:rPr>
        <w:t xml:space="preserve"> </w:t>
      </w:r>
      <w:r w:rsidRPr="00544946">
        <w:t>en</w:t>
      </w:r>
      <w:r w:rsidRPr="00544946">
        <w:rPr>
          <w:spacing w:val="-7"/>
        </w:rPr>
        <w:t xml:space="preserve"> </w:t>
      </w:r>
      <w:r w:rsidRPr="00544946">
        <w:t>varighet</w:t>
      </w:r>
      <w:r w:rsidRPr="00544946">
        <w:rPr>
          <w:spacing w:val="-6"/>
        </w:rPr>
        <w:t xml:space="preserve"> </w:t>
      </w:r>
      <w:r w:rsidRPr="00544946">
        <w:t>på</w:t>
      </w:r>
      <w:r w:rsidRPr="00544946">
        <w:rPr>
          <w:spacing w:val="-6"/>
        </w:rPr>
        <w:t xml:space="preserve"> </w:t>
      </w:r>
      <w:r>
        <w:t>1</w:t>
      </w:r>
      <w:r w:rsidRPr="00544946">
        <w:rPr>
          <w:spacing w:val="-5"/>
        </w:rPr>
        <w:t xml:space="preserve"> </w:t>
      </w:r>
      <w:r w:rsidRPr="00544946">
        <w:t>år</w:t>
      </w:r>
      <w:r w:rsidRPr="00544946">
        <w:rPr>
          <w:spacing w:val="-9"/>
        </w:rPr>
        <w:t xml:space="preserve"> </w:t>
      </w:r>
      <w:r w:rsidRPr="00544946">
        <w:t>med</w:t>
      </w:r>
      <w:r w:rsidRPr="00544946">
        <w:rPr>
          <w:spacing w:val="-7"/>
        </w:rPr>
        <w:t xml:space="preserve"> </w:t>
      </w:r>
      <w:r w:rsidRPr="00544946">
        <w:t>opsjon</w:t>
      </w:r>
      <w:r w:rsidRPr="00544946">
        <w:rPr>
          <w:spacing w:val="-7"/>
        </w:rPr>
        <w:t xml:space="preserve"> </w:t>
      </w:r>
      <w:r w:rsidRPr="00544946">
        <w:t>for</w:t>
      </w:r>
      <w:r w:rsidRPr="00544946">
        <w:rPr>
          <w:spacing w:val="-9"/>
        </w:rPr>
        <w:t xml:space="preserve"> </w:t>
      </w:r>
      <w:r w:rsidRPr="00544946">
        <w:t>oppdragsgiver</w:t>
      </w:r>
      <w:r w:rsidRPr="00544946">
        <w:rPr>
          <w:spacing w:val="-9"/>
        </w:rPr>
        <w:t xml:space="preserve"> </w:t>
      </w:r>
      <w:r w:rsidRPr="00544946">
        <w:t>til</w:t>
      </w:r>
      <w:r w:rsidRPr="00544946">
        <w:rPr>
          <w:spacing w:val="-6"/>
        </w:rPr>
        <w:t xml:space="preserve"> </w:t>
      </w:r>
      <w:r w:rsidRPr="00544946">
        <w:t>å</w:t>
      </w:r>
      <w:r w:rsidRPr="00544946">
        <w:rPr>
          <w:spacing w:val="-6"/>
        </w:rPr>
        <w:t xml:space="preserve"> </w:t>
      </w:r>
      <w:r w:rsidRPr="00544946">
        <w:t>forlenge</w:t>
      </w:r>
      <w:r w:rsidRPr="00544946">
        <w:rPr>
          <w:spacing w:val="-8"/>
        </w:rPr>
        <w:t xml:space="preserve"> </w:t>
      </w:r>
      <w:r w:rsidRPr="00544946">
        <w:t>avtalen</w:t>
      </w:r>
      <w:r w:rsidRPr="00544946">
        <w:rPr>
          <w:spacing w:val="-7"/>
        </w:rPr>
        <w:t xml:space="preserve"> </w:t>
      </w:r>
      <w:r w:rsidRPr="00544946">
        <w:t>i</w:t>
      </w:r>
      <w:r w:rsidRPr="00544946">
        <w:rPr>
          <w:spacing w:val="-6"/>
        </w:rPr>
        <w:t xml:space="preserve"> </w:t>
      </w:r>
      <w:r w:rsidRPr="00544946">
        <w:t>inntil</w:t>
      </w:r>
      <w:r w:rsidRPr="00544946">
        <w:rPr>
          <w:spacing w:val="-6"/>
        </w:rPr>
        <w:t xml:space="preserve"> </w:t>
      </w:r>
      <w:r w:rsidRPr="00544946">
        <w:t>ytterligere</w:t>
      </w:r>
      <w:r w:rsidRPr="00544946">
        <w:rPr>
          <w:spacing w:val="-8"/>
        </w:rPr>
        <w:t xml:space="preserve"> </w:t>
      </w:r>
      <w:r>
        <w:t>3</w:t>
      </w:r>
      <w:r w:rsidRPr="00544946">
        <w:t xml:space="preserve"> år, totalt maksimalt 4 år.</w:t>
      </w:r>
    </w:p>
    <w:p w14:paraId="0E70281C" w14:textId="66D0522B" w:rsidR="002D4C6C" w:rsidRPr="00E95FA3" w:rsidRDefault="00FA5839" w:rsidP="00FA5839">
      <w:pPr>
        <w:pStyle w:val="Brdtekst"/>
        <w:spacing w:before="120"/>
      </w:pPr>
      <w:r w:rsidRPr="00544946">
        <w:t>Oppdragsgiver</w:t>
      </w:r>
      <w:r w:rsidRPr="00544946">
        <w:rPr>
          <w:spacing w:val="-10"/>
        </w:rPr>
        <w:t xml:space="preserve"> </w:t>
      </w:r>
      <w:r w:rsidRPr="00544946">
        <w:t>kan</w:t>
      </w:r>
      <w:r w:rsidRPr="00544946">
        <w:rPr>
          <w:spacing w:val="-11"/>
        </w:rPr>
        <w:t xml:space="preserve"> </w:t>
      </w:r>
      <w:r w:rsidRPr="00544946">
        <w:t>velge</w:t>
      </w:r>
      <w:r w:rsidRPr="00544946">
        <w:rPr>
          <w:spacing w:val="-7"/>
        </w:rPr>
        <w:t xml:space="preserve"> </w:t>
      </w:r>
      <w:r w:rsidRPr="00544946">
        <w:t>å</w:t>
      </w:r>
      <w:r w:rsidRPr="00544946">
        <w:rPr>
          <w:spacing w:val="-11"/>
        </w:rPr>
        <w:t xml:space="preserve"> </w:t>
      </w:r>
      <w:r w:rsidRPr="00544946">
        <w:t>forlenge</w:t>
      </w:r>
      <w:r w:rsidRPr="00544946">
        <w:rPr>
          <w:spacing w:val="-10"/>
        </w:rPr>
        <w:t xml:space="preserve"> </w:t>
      </w:r>
      <w:r w:rsidRPr="00544946">
        <w:t>avtalen</w:t>
      </w:r>
      <w:r w:rsidRPr="00544946">
        <w:rPr>
          <w:spacing w:val="-9"/>
        </w:rPr>
        <w:t xml:space="preserve"> </w:t>
      </w:r>
      <w:r w:rsidRPr="00544946">
        <w:t>i</w:t>
      </w:r>
      <w:r w:rsidRPr="00544946">
        <w:rPr>
          <w:spacing w:val="-7"/>
        </w:rPr>
        <w:t xml:space="preserve"> </w:t>
      </w:r>
      <w:r w:rsidRPr="00544946">
        <w:t>flere</w:t>
      </w:r>
      <w:r w:rsidRPr="00544946">
        <w:rPr>
          <w:spacing w:val="-10"/>
        </w:rPr>
        <w:t xml:space="preserve"> </w:t>
      </w:r>
      <w:r w:rsidRPr="00544946">
        <w:t>omganger,</w:t>
      </w:r>
      <w:r w:rsidRPr="00544946">
        <w:rPr>
          <w:spacing w:val="-8"/>
        </w:rPr>
        <w:t xml:space="preserve"> </w:t>
      </w:r>
      <w:r w:rsidRPr="00544946">
        <w:t>f.eks.</w:t>
      </w:r>
      <w:r w:rsidRPr="00544946">
        <w:rPr>
          <w:spacing w:val="-9"/>
        </w:rPr>
        <w:t xml:space="preserve"> </w:t>
      </w:r>
      <w:r w:rsidRPr="00544946">
        <w:t>for</w:t>
      </w:r>
      <w:r w:rsidRPr="00544946">
        <w:rPr>
          <w:spacing w:val="-11"/>
        </w:rPr>
        <w:t xml:space="preserve"> </w:t>
      </w:r>
      <w:r w:rsidRPr="00544946">
        <w:t>1</w:t>
      </w:r>
      <w:r w:rsidRPr="00544946">
        <w:rPr>
          <w:spacing w:val="-7"/>
        </w:rPr>
        <w:t xml:space="preserve"> </w:t>
      </w:r>
      <w:r w:rsidRPr="00544946">
        <w:t>år</w:t>
      </w:r>
      <w:r w:rsidRPr="00544946">
        <w:rPr>
          <w:spacing w:val="-11"/>
        </w:rPr>
        <w:t xml:space="preserve"> </w:t>
      </w:r>
      <w:r w:rsidRPr="00544946">
        <w:t>av</w:t>
      </w:r>
      <w:r w:rsidRPr="00544946">
        <w:rPr>
          <w:spacing w:val="-6"/>
        </w:rPr>
        <w:t xml:space="preserve"> </w:t>
      </w:r>
      <w:r w:rsidRPr="00544946">
        <w:rPr>
          <w:spacing w:val="-2"/>
        </w:rPr>
        <w:t>gangen.</w:t>
      </w:r>
    </w:p>
    <w:p w14:paraId="0F035619" w14:textId="22BAF7BE" w:rsidR="002D4C6C" w:rsidRDefault="002D4C6C" w:rsidP="002D4C6C">
      <w:pPr>
        <w:pStyle w:val="Overskrift1"/>
        <w:rPr>
          <w:rFonts w:eastAsia="Verdana"/>
          <w:lang w:val="nb-NO" w:eastAsia="nb-NO"/>
        </w:rPr>
      </w:pPr>
      <w:r w:rsidRPr="0049610D">
        <w:rPr>
          <w:rFonts w:eastAsia="Verdana"/>
          <w:lang w:val="nb-NO" w:eastAsia="nb-NO"/>
        </w:rPr>
        <w:t>Opsjonsbestemmelser</w:t>
      </w:r>
    </w:p>
    <w:p w14:paraId="73F4FA43" w14:textId="77777777" w:rsidR="00FA5839" w:rsidRPr="00544946" w:rsidRDefault="00FA5839" w:rsidP="00FA5839">
      <w:pPr>
        <w:pStyle w:val="Brdtekst"/>
        <w:ind w:right="213"/>
      </w:pPr>
      <w:r w:rsidRPr="00544946">
        <w:t>Avtalen</w:t>
      </w:r>
      <w:r w:rsidRPr="00544946">
        <w:rPr>
          <w:spacing w:val="-9"/>
        </w:rPr>
        <w:t xml:space="preserve"> </w:t>
      </w:r>
      <w:r w:rsidRPr="00544946">
        <w:t>vil</w:t>
      </w:r>
      <w:r w:rsidRPr="00544946">
        <w:rPr>
          <w:spacing w:val="-6"/>
        </w:rPr>
        <w:t xml:space="preserve"> </w:t>
      </w:r>
      <w:r w:rsidRPr="00544946">
        <w:t>ha</w:t>
      </w:r>
      <w:r w:rsidRPr="00544946">
        <w:rPr>
          <w:spacing w:val="-9"/>
        </w:rPr>
        <w:t xml:space="preserve"> </w:t>
      </w:r>
      <w:r w:rsidRPr="00544946">
        <w:t>en</w:t>
      </w:r>
      <w:r w:rsidRPr="00544946">
        <w:rPr>
          <w:spacing w:val="-7"/>
        </w:rPr>
        <w:t xml:space="preserve"> </w:t>
      </w:r>
      <w:r w:rsidRPr="00544946">
        <w:t>varighet</w:t>
      </w:r>
      <w:r w:rsidRPr="00544946">
        <w:rPr>
          <w:spacing w:val="-6"/>
        </w:rPr>
        <w:t xml:space="preserve"> </w:t>
      </w:r>
      <w:r w:rsidRPr="00544946">
        <w:t>på</w:t>
      </w:r>
      <w:r w:rsidRPr="00544946">
        <w:rPr>
          <w:spacing w:val="-6"/>
        </w:rPr>
        <w:t xml:space="preserve"> </w:t>
      </w:r>
      <w:r>
        <w:t>1</w:t>
      </w:r>
      <w:r w:rsidRPr="00544946">
        <w:rPr>
          <w:spacing w:val="-5"/>
        </w:rPr>
        <w:t xml:space="preserve"> </w:t>
      </w:r>
      <w:r w:rsidRPr="00544946">
        <w:t>år</w:t>
      </w:r>
      <w:r w:rsidRPr="00544946">
        <w:rPr>
          <w:spacing w:val="-9"/>
        </w:rPr>
        <w:t xml:space="preserve"> </w:t>
      </w:r>
      <w:r w:rsidRPr="00544946">
        <w:t>med</w:t>
      </w:r>
      <w:r w:rsidRPr="00544946">
        <w:rPr>
          <w:spacing w:val="-7"/>
        </w:rPr>
        <w:t xml:space="preserve"> </w:t>
      </w:r>
      <w:r w:rsidRPr="00544946">
        <w:t>opsjon</w:t>
      </w:r>
      <w:r w:rsidRPr="00544946">
        <w:rPr>
          <w:spacing w:val="-7"/>
        </w:rPr>
        <w:t xml:space="preserve"> </w:t>
      </w:r>
      <w:r w:rsidRPr="00544946">
        <w:t>for</w:t>
      </w:r>
      <w:r w:rsidRPr="00544946">
        <w:rPr>
          <w:spacing w:val="-9"/>
        </w:rPr>
        <w:t xml:space="preserve"> </w:t>
      </w:r>
      <w:r w:rsidRPr="00544946">
        <w:t>oppdragsgiver</w:t>
      </w:r>
      <w:r w:rsidRPr="00544946">
        <w:rPr>
          <w:spacing w:val="-9"/>
        </w:rPr>
        <w:t xml:space="preserve"> </w:t>
      </w:r>
      <w:r w:rsidRPr="00544946">
        <w:t>til</w:t>
      </w:r>
      <w:r w:rsidRPr="00544946">
        <w:rPr>
          <w:spacing w:val="-6"/>
        </w:rPr>
        <w:t xml:space="preserve"> </w:t>
      </w:r>
      <w:r w:rsidRPr="00544946">
        <w:t>å</w:t>
      </w:r>
      <w:r w:rsidRPr="00544946">
        <w:rPr>
          <w:spacing w:val="-6"/>
        </w:rPr>
        <w:t xml:space="preserve"> </w:t>
      </w:r>
      <w:r w:rsidRPr="00544946">
        <w:t>forlenge</w:t>
      </w:r>
      <w:r w:rsidRPr="00544946">
        <w:rPr>
          <w:spacing w:val="-8"/>
        </w:rPr>
        <w:t xml:space="preserve"> </w:t>
      </w:r>
      <w:r w:rsidRPr="00544946">
        <w:t>avtalen</w:t>
      </w:r>
      <w:r w:rsidRPr="00544946">
        <w:rPr>
          <w:spacing w:val="-7"/>
        </w:rPr>
        <w:t xml:space="preserve"> </w:t>
      </w:r>
      <w:r w:rsidRPr="00544946">
        <w:t>i</w:t>
      </w:r>
      <w:r w:rsidRPr="00544946">
        <w:rPr>
          <w:spacing w:val="-6"/>
        </w:rPr>
        <w:t xml:space="preserve"> </w:t>
      </w:r>
      <w:r w:rsidRPr="00544946">
        <w:t>inntil</w:t>
      </w:r>
      <w:r w:rsidRPr="00544946">
        <w:rPr>
          <w:spacing w:val="-6"/>
        </w:rPr>
        <w:t xml:space="preserve"> </w:t>
      </w:r>
      <w:r w:rsidRPr="00544946">
        <w:t>ytterligere</w:t>
      </w:r>
      <w:r w:rsidRPr="00544946">
        <w:rPr>
          <w:spacing w:val="-8"/>
        </w:rPr>
        <w:t xml:space="preserve"> </w:t>
      </w:r>
      <w:r>
        <w:t>3</w:t>
      </w:r>
      <w:r w:rsidRPr="00544946">
        <w:t xml:space="preserve"> år, totalt maksimalt 4 år.</w:t>
      </w:r>
    </w:p>
    <w:p w14:paraId="5EF669AC" w14:textId="1D375F1A" w:rsidR="0059157D" w:rsidRPr="00E95FA3" w:rsidRDefault="00FA5839" w:rsidP="00FA5839">
      <w:pPr>
        <w:pStyle w:val="Brdtekst"/>
        <w:spacing w:before="120"/>
      </w:pPr>
      <w:r w:rsidRPr="00544946">
        <w:t>Oppdragsgiver</w:t>
      </w:r>
      <w:r w:rsidRPr="00544946">
        <w:rPr>
          <w:spacing w:val="-10"/>
        </w:rPr>
        <w:t xml:space="preserve"> </w:t>
      </w:r>
      <w:r w:rsidRPr="00544946">
        <w:t>kan</w:t>
      </w:r>
      <w:r w:rsidRPr="00544946">
        <w:rPr>
          <w:spacing w:val="-11"/>
        </w:rPr>
        <w:t xml:space="preserve"> </w:t>
      </w:r>
      <w:r w:rsidRPr="00544946">
        <w:t>velge</w:t>
      </w:r>
      <w:r w:rsidRPr="00544946">
        <w:rPr>
          <w:spacing w:val="-7"/>
        </w:rPr>
        <w:t xml:space="preserve"> </w:t>
      </w:r>
      <w:r w:rsidRPr="00544946">
        <w:t>å</w:t>
      </w:r>
      <w:r w:rsidRPr="00544946">
        <w:rPr>
          <w:spacing w:val="-11"/>
        </w:rPr>
        <w:t xml:space="preserve"> </w:t>
      </w:r>
      <w:r w:rsidRPr="00544946">
        <w:t>forlenge</w:t>
      </w:r>
      <w:r w:rsidRPr="00544946">
        <w:rPr>
          <w:spacing w:val="-10"/>
        </w:rPr>
        <w:t xml:space="preserve"> </w:t>
      </w:r>
      <w:r w:rsidRPr="00544946">
        <w:t>avtalen</w:t>
      </w:r>
      <w:r w:rsidRPr="00544946">
        <w:rPr>
          <w:spacing w:val="-9"/>
        </w:rPr>
        <w:t xml:space="preserve"> </w:t>
      </w:r>
      <w:r w:rsidRPr="00544946">
        <w:t>i</w:t>
      </w:r>
      <w:r w:rsidRPr="00544946">
        <w:rPr>
          <w:spacing w:val="-7"/>
        </w:rPr>
        <w:t xml:space="preserve"> </w:t>
      </w:r>
      <w:r w:rsidRPr="00544946">
        <w:t>flere</w:t>
      </w:r>
      <w:r w:rsidRPr="00544946">
        <w:rPr>
          <w:spacing w:val="-10"/>
        </w:rPr>
        <w:t xml:space="preserve"> </w:t>
      </w:r>
      <w:r w:rsidRPr="00544946">
        <w:t>omganger,</w:t>
      </w:r>
      <w:r w:rsidRPr="00544946">
        <w:rPr>
          <w:spacing w:val="-8"/>
        </w:rPr>
        <w:t xml:space="preserve"> </w:t>
      </w:r>
      <w:r w:rsidRPr="00544946">
        <w:t>f.eks.</w:t>
      </w:r>
      <w:r w:rsidRPr="00544946">
        <w:rPr>
          <w:spacing w:val="-9"/>
        </w:rPr>
        <w:t xml:space="preserve"> </w:t>
      </w:r>
      <w:r w:rsidRPr="00544946">
        <w:t>for</w:t>
      </w:r>
      <w:r w:rsidRPr="00544946">
        <w:rPr>
          <w:spacing w:val="-11"/>
        </w:rPr>
        <w:t xml:space="preserve"> </w:t>
      </w:r>
      <w:r w:rsidRPr="00544946">
        <w:t>1</w:t>
      </w:r>
      <w:r w:rsidRPr="00544946">
        <w:rPr>
          <w:spacing w:val="-7"/>
        </w:rPr>
        <w:t xml:space="preserve"> </w:t>
      </w:r>
      <w:r w:rsidRPr="00544946">
        <w:t>år</w:t>
      </w:r>
      <w:r w:rsidRPr="00544946">
        <w:rPr>
          <w:spacing w:val="-11"/>
        </w:rPr>
        <w:t xml:space="preserve"> </w:t>
      </w:r>
      <w:r w:rsidRPr="00544946">
        <w:t>av</w:t>
      </w:r>
      <w:r w:rsidRPr="00544946">
        <w:rPr>
          <w:spacing w:val="-6"/>
        </w:rPr>
        <w:t xml:space="preserve"> </w:t>
      </w:r>
      <w:r w:rsidRPr="00544946">
        <w:rPr>
          <w:spacing w:val="-2"/>
        </w:rPr>
        <w:t>gangen.</w:t>
      </w:r>
    </w:p>
    <w:p w14:paraId="0C3898F8" w14:textId="4CD41985" w:rsidR="00217316" w:rsidRPr="0049610D" w:rsidRDefault="00217316" w:rsidP="00217316">
      <w:pPr>
        <w:pStyle w:val="Overskrift1"/>
        <w:ind w:left="907" w:hanging="907"/>
        <w:rPr>
          <w:rFonts w:eastAsia="Verdana"/>
          <w:lang w:val="nb-NO" w:eastAsia="nb-NO"/>
        </w:rPr>
      </w:pPr>
      <w:r w:rsidRPr="0049610D">
        <w:rPr>
          <w:rFonts w:eastAsia="Verdana"/>
          <w:lang w:val="nb-NO" w:eastAsia="nb-NO"/>
        </w:rPr>
        <w:t>Type rammeavtale</w:t>
      </w:r>
    </w:p>
    <w:p w14:paraId="5B018814" w14:textId="7E6DD6F4" w:rsidR="00217316" w:rsidRPr="00A73F93" w:rsidRDefault="00217316" w:rsidP="00217316">
      <w:pPr>
        <w:rPr>
          <w:lang w:eastAsia="nb-NO"/>
        </w:rPr>
      </w:pPr>
      <w:r w:rsidRPr="00A73F93">
        <w:rPr>
          <w:lang w:eastAsia="nb-NO"/>
        </w:rPr>
        <w:t>Med «rammeavtale» menes en avtale inngått mellom en eller flere oppdragsgivere og en eller flere leverandører som har til formål å fastsette vilkårene for de enkeltstående avtaler som skal tildeles i løpet av rammeavtalens varighet.</w:t>
      </w:r>
    </w:p>
    <w:p w14:paraId="2F8DE4FF" w14:textId="77777777" w:rsidR="00217316" w:rsidRPr="00A73F93" w:rsidRDefault="00217316" w:rsidP="00217316">
      <w:pPr>
        <w:rPr>
          <w:lang w:eastAsia="nb-NO"/>
        </w:rPr>
      </w:pPr>
    </w:p>
    <w:p w14:paraId="64CE5209" w14:textId="1C602591" w:rsidR="00217316" w:rsidRPr="00A73F93" w:rsidRDefault="00217316" w:rsidP="00217316">
      <w:pPr>
        <w:rPr>
          <w:lang w:eastAsia="nb-NO"/>
        </w:rPr>
      </w:pPr>
      <w:r w:rsidRPr="00A73F93">
        <w:rPr>
          <w:lang w:eastAsia="nb-NO"/>
        </w:rPr>
        <w:t>Med avrop menes en bestilling av en ytelse innenfor rammeavtalen.</w:t>
      </w:r>
    </w:p>
    <w:p w14:paraId="4485D0F7" w14:textId="77777777" w:rsidR="00217316" w:rsidRPr="00A73F93" w:rsidRDefault="00217316" w:rsidP="00217316">
      <w:pPr>
        <w:rPr>
          <w:lang w:eastAsia="nb-NO"/>
        </w:rPr>
      </w:pPr>
    </w:p>
    <w:p w14:paraId="5A2E1D40" w14:textId="7E7AC593" w:rsidR="00217316" w:rsidRPr="00A73F93" w:rsidRDefault="00217316" w:rsidP="00217316">
      <w:pPr>
        <w:rPr>
          <w:lang w:eastAsia="nb-NO"/>
        </w:rPr>
      </w:pPr>
      <w:r w:rsidRPr="00A73F93">
        <w:rPr>
          <w:lang w:eastAsia="nb-NO"/>
        </w:rPr>
        <w:t xml:space="preserve">Denne rammeavtalen er en rammeavtale </w:t>
      </w:r>
      <w:r w:rsidRPr="0036733E">
        <w:rPr>
          <w:lang w:eastAsia="nb-NO"/>
        </w:rPr>
        <w:t xml:space="preserve">med </w:t>
      </w:r>
      <w:r w:rsidR="00562224">
        <w:rPr>
          <w:color w:val="FF0000"/>
          <w:lang w:eastAsia="nb-NO"/>
        </w:rPr>
        <w:t>3</w:t>
      </w:r>
      <w:r w:rsidRPr="0036733E">
        <w:rPr>
          <w:color w:val="FF0000"/>
          <w:lang w:eastAsia="nb-NO"/>
        </w:rPr>
        <w:t xml:space="preserve"> leverandør</w:t>
      </w:r>
      <w:r w:rsidR="00E40E3B" w:rsidRPr="0036733E">
        <w:rPr>
          <w:color w:val="FF0000"/>
          <w:lang w:eastAsia="nb-NO"/>
        </w:rPr>
        <w:t>er</w:t>
      </w:r>
      <w:r w:rsidRPr="0036733E">
        <w:rPr>
          <w:color w:val="FF0000"/>
          <w:lang w:eastAsia="nb-NO"/>
        </w:rPr>
        <w:t xml:space="preserve"> </w:t>
      </w:r>
      <w:r w:rsidRPr="00A73F93">
        <w:rPr>
          <w:lang w:eastAsia="nb-NO"/>
        </w:rPr>
        <w:t xml:space="preserve">der alle vilkår er fastlagt i </w:t>
      </w:r>
      <w:r w:rsidR="00A73F93" w:rsidRPr="00A73F93">
        <w:rPr>
          <w:lang w:eastAsia="nb-NO"/>
        </w:rPr>
        <w:t>a</w:t>
      </w:r>
      <w:r w:rsidRPr="00A73F93">
        <w:rPr>
          <w:lang w:eastAsia="nb-NO"/>
        </w:rPr>
        <w:t>vtalen.</w:t>
      </w:r>
    </w:p>
    <w:p w14:paraId="1CDF5F4F" w14:textId="77777777" w:rsidR="00217316" w:rsidRPr="0036733E" w:rsidRDefault="00217316" w:rsidP="00217316">
      <w:pPr>
        <w:rPr>
          <w:color w:val="FF0000"/>
          <w:lang w:eastAsia="nb-NO"/>
        </w:rPr>
      </w:pPr>
    </w:p>
    <w:p w14:paraId="0CD04B18" w14:textId="1497C4BB" w:rsidR="00217316" w:rsidRPr="00A73F93" w:rsidRDefault="00217316" w:rsidP="00217316">
      <w:pPr>
        <w:rPr>
          <w:lang w:eastAsia="nb-NO"/>
        </w:rPr>
      </w:pPr>
      <w:r w:rsidRPr="00A73F93">
        <w:rPr>
          <w:lang w:eastAsia="nb-NO"/>
        </w:rPr>
        <w:lastRenderedPageBreak/>
        <w:t>Avrop foretas på grunnlag av vilkårene som er fastsatt i rammeavtalen</w:t>
      </w:r>
      <w:r w:rsidR="00355723">
        <w:rPr>
          <w:lang w:eastAsia="nb-NO"/>
        </w:rPr>
        <w:t xml:space="preserve">. Disse er nærmere </w:t>
      </w:r>
      <w:r w:rsidR="00355723">
        <w:t>beskrevet i</w:t>
      </w:r>
      <w:r w:rsidR="00355723" w:rsidRPr="00A77D25">
        <w:t xml:space="preserve"> </w:t>
      </w:r>
      <w:r w:rsidR="00355723">
        <w:t xml:space="preserve">Bilag </w:t>
      </w:r>
      <w:r w:rsidR="00BB749E">
        <w:t>3</w:t>
      </w:r>
      <w:r w:rsidR="00355723">
        <w:t>.</w:t>
      </w:r>
    </w:p>
    <w:p w14:paraId="4EAD3CF3" w14:textId="208A1F1B" w:rsidR="001F75FE" w:rsidRPr="0049610D" w:rsidRDefault="0049610D" w:rsidP="0049610D">
      <w:pPr>
        <w:pStyle w:val="Overskrift1"/>
        <w:rPr>
          <w:rFonts w:eastAsia="Verdana"/>
          <w:lang w:val="nb-NO" w:eastAsia="nb-NO"/>
        </w:rPr>
      </w:pPr>
      <w:r w:rsidRPr="0049610D">
        <w:rPr>
          <w:rFonts w:eastAsia="Verdana"/>
          <w:lang w:val="nb-NO" w:eastAsia="nb-NO"/>
        </w:rPr>
        <w:t>Hvem kan gjøre avrop</w:t>
      </w:r>
    </w:p>
    <w:p w14:paraId="2E091118" w14:textId="31631EFA" w:rsidR="0049610D" w:rsidRPr="0049610D" w:rsidRDefault="0049610D" w:rsidP="0049610D">
      <w:pPr>
        <w:rPr>
          <w:lang w:eastAsia="nb-NO"/>
        </w:rPr>
      </w:pPr>
      <w:r w:rsidRPr="0049610D">
        <w:rPr>
          <w:lang w:eastAsia="nb-NO"/>
        </w:rPr>
        <w:t>Avrop kan gjøres av alle som Oppdragsgiver har gitt fullmakt til å gjøre avrop.</w:t>
      </w:r>
    </w:p>
    <w:p w14:paraId="42A82D85" w14:textId="77777777" w:rsidR="0049610D" w:rsidRPr="0049610D" w:rsidRDefault="0049610D" w:rsidP="0049610D">
      <w:pPr>
        <w:rPr>
          <w:lang w:eastAsia="nb-NO"/>
        </w:rPr>
      </w:pPr>
    </w:p>
    <w:p w14:paraId="63CD63FC" w14:textId="2DE1255D" w:rsidR="0049610D" w:rsidRPr="0049610D" w:rsidRDefault="0049610D" w:rsidP="0049610D">
      <w:pPr>
        <w:rPr>
          <w:lang w:eastAsia="nb-NO"/>
        </w:rPr>
      </w:pPr>
      <w:r w:rsidRPr="0049610D">
        <w:rPr>
          <w:lang w:eastAsia="nb-NO"/>
        </w:rPr>
        <w:t>Dersom Leverandøren er usikker på om en person har fullmakt til å gjøre avrop, plikter han å undersøke med Oppdragsgiver.</w:t>
      </w:r>
    </w:p>
    <w:p w14:paraId="63CAC5E7" w14:textId="77777777" w:rsidR="0049610D" w:rsidRPr="0049610D" w:rsidRDefault="0049610D" w:rsidP="0049610D">
      <w:pPr>
        <w:rPr>
          <w:lang w:eastAsia="nb-NO"/>
        </w:rPr>
      </w:pPr>
    </w:p>
    <w:p w14:paraId="6DD8244D" w14:textId="3A5F6D67" w:rsidR="0049610D" w:rsidRPr="0049610D" w:rsidRDefault="0049610D" w:rsidP="0049610D">
      <w:pPr>
        <w:rPr>
          <w:lang w:eastAsia="nb-NO"/>
        </w:rPr>
      </w:pPr>
      <w:r w:rsidRPr="0049610D">
        <w:rPr>
          <w:lang w:eastAsia="nb-NO"/>
        </w:rPr>
        <w:t>Dersom avrop er gjort av en person uten fullmakt til å gjøre avrop, og Leverandøren skjønte eller burde ha skjønt at slik fullmakt manglet, skal avropet annulleres slik at Oppdragsgiver blir stilt som om avropet ikke hadde skjedd. For slike forhold bærer Leverandøren alle kostnader.</w:t>
      </w:r>
    </w:p>
    <w:p w14:paraId="1129C325" w14:textId="1B0B6F6C" w:rsidR="00081FB9" w:rsidRPr="00081FB9" w:rsidRDefault="00081FB9" w:rsidP="00081FB9">
      <w:pPr>
        <w:pStyle w:val="Overskrift1"/>
        <w:rPr>
          <w:rFonts w:eastAsia="Verdana"/>
          <w:lang w:val="nb-NO" w:eastAsia="nb-NO"/>
        </w:rPr>
      </w:pPr>
      <w:r w:rsidRPr="00081FB9">
        <w:rPr>
          <w:rFonts w:eastAsia="Verdana"/>
          <w:lang w:val="nb-NO" w:eastAsia="nb-NO"/>
        </w:rPr>
        <w:t>Mislighold av en rammeavtale</w:t>
      </w:r>
    </w:p>
    <w:p w14:paraId="068FFA29" w14:textId="214E769D" w:rsidR="00081FB9" w:rsidRPr="00081FB9" w:rsidRDefault="00081FB9" w:rsidP="00081FB9">
      <w:pPr>
        <w:rPr>
          <w:rFonts w:eastAsia="Verdana"/>
          <w:lang w:eastAsia="nb-NO"/>
        </w:rPr>
      </w:pPr>
      <w:r w:rsidRPr="00081FB9">
        <w:rPr>
          <w:rFonts w:eastAsia="Verdana"/>
          <w:lang w:eastAsia="nb-NO"/>
        </w:rPr>
        <w:t>Konsekvenser av et eventuelt mislighold skal vurderes særskilt og hver for seg i forhold til rammeavtalen som</w:t>
      </w:r>
      <w:r>
        <w:rPr>
          <w:rFonts w:eastAsia="Verdana"/>
          <w:lang w:eastAsia="nb-NO"/>
        </w:rPr>
        <w:t xml:space="preserve"> </w:t>
      </w:r>
      <w:r w:rsidRPr="00081FB9">
        <w:rPr>
          <w:rFonts w:eastAsia="Verdana"/>
          <w:lang w:eastAsia="nb-NO"/>
        </w:rPr>
        <w:t>sådan og det aktuelle avropet.</w:t>
      </w:r>
    </w:p>
    <w:sectPr w:rsidR="00081FB9" w:rsidRPr="00081FB9" w:rsidSect="009545D3">
      <w:footerReference w:type="defaul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A83D8" w14:textId="77777777" w:rsidR="00DA07DF" w:rsidRDefault="00DA07DF" w:rsidP="009545D3">
      <w:r>
        <w:separator/>
      </w:r>
    </w:p>
  </w:endnote>
  <w:endnote w:type="continuationSeparator" w:id="0">
    <w:p w14:paraId="25F53AD9" w14:textId="77777777" w:rsidR="00DA07DF" w:rsidRDefault="00DA07DF" w:rsidP="0095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9241C" w14:textId="75FAF958" w:rsidR="0027613A" w:rsidRDefault="0027613A" w:rsidP="00F66493">
    <w:pPr>
      <w:pStyle w:val="Bunntekst"/>
      <w:jc w:val="center"/>
      <w:rPr>
        <w:noProof/>
      </w:rPr>
    </w:pPr>
    <w:r w:rsidRPr="009545D3">
      <w:t xml:space="preserve">Side </w:t>
    </w:r>
    <w:r w:rsidRPr="009545D3">
      <w:fldChar w:fldCharType="begin"/>
    </w:r>
    <w:r w:rsidRPr="009545D3">
      <w:instrText xml:space="preserve"> PAGE </w:instrText>
    </w:r>
    <w:r w:rsidRPr="009545D3">
      <w:fldChar w:fldCharType="separate"/>
    </w:r>
    <w:r w:rsidR="00C87F44">
      <w:rPr>
        <w:noProof/>
      </w:rPr>
      <w:t>2</w:t>
    </w:r>
    <w:r w:rsidRPr="009545D3">
      <w:fldChar w:fldCharType="end"/>
    </w:r>
    <w:r w:rsidRPr="009545D3">
      <w:t xml:space="preserve"> av </w:t>
    </w:r>
    <w:r w:rsidR="00753FB2">
      <w:fldChar w:fldCharType="begin"/>
    </w:r>
    <w:r w:rsidR="00753FB2">
      <w:instrText xml:space="preserve"> NUMPAGES  </w:instrText>
    </w:r>
    <w:r w:rsidR="00753FB2">
      <w:fldChar w:fldCharType="separate"/>
    </w:r>
    <w:r w:rsidR="00C87F44">
      <w:rPr>
        <w:noProof/>
      </w:rPr>
      <w:t>4</w:t>
    </w:r>
    <w:r w:rsidR="00753FB2">
      <w:rPr>
        <w:noProof/>
      </w:rPr>
      <w:fldChar w:fldCharType="end"/>
    </w:r>
  </w:p>
  <w:p w14:paraId="383C89F9" w14:textId="2E7146AB" w:rsidR="00F71F76" w:rsidRPr="00F66493" w:rsidRDefault="00F71F76" w:rsidP="00F71F7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1F305" w14:textId="77777777" w:rsidR="0027613A" w:rsidRPr="00D250C9" w:rsidRDefault="0027613A" w:rsidP="004B0534">
    <w:pPr>
      <w:jc w:val="center"/>
    </w:pPr>
    <w:r w:rsidRPr="00D250C9">
      <w:t xml:space="preserve">Side </w:t>
    </w:r>
    <w:r>
      <w:fldChar w:fldCharType="begin"/>
    </w:r>
    <w:r w:rsidRPr="00D250C9">
      <w:instrText xml:space="preserve"> PAGE </w:instrText>
    </w:r>
    <w:r>
      <w:fldChar w:fldCharType="separate"/>
    </w:r>
    <w:r w:rsidR="00C87F44">
      <w:rPr>
        <w:noProof/>
      </w:rPr>
      <w:t>1</w:t>
    </w:r>
    <w:r>
      <w:fldChar w:fldCharType="end"/>
    </w:r>
    <w:r w:rsidRPr="00D250C9">
      <w:t xml:space="preserve"> av </w:t>
    </w:r>
    <w:r>
      <w:fldChar w:fldCharType="begin"/>
    </w:r>
    <w:r w:rsidRPr="00D250C9">
      <w:instrText xml:space="preserve"> NUMPAGES  </w:instrText>
    </w:r>
    <w:r>
      <w:fldChar w:fldCharType="separate"/>
    </w:r>
    <w:r w:rsidR="00C87F44">
      <w:rPr>
        <w:noProof/>
      </w:rPr>
      <w:t>4</w:t>
    </w:r>
    <w:r>
      <w:fldChar w:fldCharType="end"/>
    </w:r>
  </w:p>
  <w:p w14:paraId="7C04D929" w14:textId="77777777" w:rsidR="0027613A" w:rsidRPr="00F66493" w:rsidRDefault="0027613A" w:rsidP="00F66493">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A76A9" w14:textId="77777777" w:rsidR="00DA07DF" w:rsidRDefault="00DA07DF" w:rsidP="009545D3">
      <w:r>
        <w:separator/>
      </w:r>
    </w:p>
  </w:footnote>
  <w:footnote w:type="continuationSeparator" w:id="0">
    <w:p w14:paraId="00E9AE58" w14:textId="77777777" w:rsidR="00DA07DF" w:rsidRDefault="00DA07DF" w:rsidP="00954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9330BB8"/>
    <w:multiLevelType w:val="multilevel"/>
    <w:tmpl w:val="0409001F"/>
    <w:numStyleLink w:val="111111"/>
  </w:abstractNum>
  <w:abstractNum w:abstractNumId="3" w15:restartNumberingAfterBreak="0">
    <w:nsid w:val="0FF54E4F"/>
    <w:multiLevelType w:val="hybridMultilevel"/>
    <w:tmpl w:val="E88AA720"/>
    <w:lvl w:ilvl="0" w:tplc="6A663442">
      <w:start w:val="1"/>
      <w:numFmt w:val="decimal"/>
      <w:lvlText w:val="%1."/>
      <w:lvlJc w:val="left"/>
      <w:pPr>
        <w:tabs>
          <w:tab w:val="num" w:pos="360"/>
        </w:tabs>
        <w:ind w:left="360" w:hanging="360"/>
      </w:pPr>
      <w:rPr>
        <w:rFonts w:hint="default"/>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20B15E8B"/>
    <w:multiLevelType w:val="hybridMultilevel"/>
    <w:tmpl w:val="EBCA31E8"/>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23F826F4"/>
    <w:multiLevelType w:val="hybridMultilevel"/>
    <w:tmpl w:val="2A6E2924"/>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3CF5550E"/>
    <w:multiLevelType w:val="hybridMultilevel"/>
    <w:tmpl w:val="92F430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F4878A6"/>
    <w:multiLevelType w:val="hybridMultilevel"/>
    <w:tmpl w:val="72A6C77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4284051A"/>
    <w:multiLevelType w:val="hybridMultilevel"/>
    <w:tmpl w:val="EBA23CC0"/>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44F82BD9"/>
    <w:multiLevelType w:val="hybridMultilevel"/>
    <w:tmpl w:val="79F6494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47AA0655"/>
    <w:multiLevelType w:val="multilevel"/>
    <w:tmpl w:val="155CE98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651636"/>
    <w:multiLevelType w:val="hybridMultilevel"/>
    <w:tmpl w:val="E814F5F4"/>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4DCD6681"/>
    <w:multiLevelType w:val="hybridMultilevel"/>
    <w:tmpl w:val="B272645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5637E7E"/>
    <w:multiLevelType w:val="hybridMultilevel"/>
    <w:tmpl w:val="D60AC032"/>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8"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9"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22004F"/>
    <w:multiLevelType w:val="hybridMultilevel"/>
    <w:tmpl w:val="18863A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5CA35B5"/>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718" w:hanging="576"/>
      </w:pPr>
    </w:lvl>
    <w:lvl w:ilvl="2">
      <w:start w:val="1"/>
      <w:numFmt w:val="decimal"/>
      <w:pStyle w:val="Overskrift3"/>
      <w:lvlText w:val="%1.%2.%3"/>
      <w:lvlJc w:val="left"/>
      <w:pPr>
        <w:ind w:left="1713"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3" w15:restartNumberingAfterBreak="0">
    <w:nsid w:val="67520CC0"/>
    <w:multiLevelType w:val="hybridMultilevel"/>
    <w:tmpl w:val="4FB65D44"/>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D7C7406"/>
    <w:multiLevelType w:val="hybridMultilevel"/>
    <w:tmpl w:val="415003DC"/>
    <w:lvl w:ilvl="0" w:tplc="08140001">
      <w:numFmt w:val="bullet"/>
      <w:lvlText w:val=""/>
      <w:lvlJc w:val="left"/>
      <w:pPr>
        <w:ind w:left="720" w:hanging="360"/>
      </w:pPr>
      <w:rPr>
        <w:rFonts w:ascii="Symbol" w:eastAsia="Times New Roman" w:hAnsi="Symbol" w:cs="Times New Roman"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723E0C84"/>
    <w:multiLevelType w:val="hybridMultilevel"/>
    <w:tmpl w:val="CFFA676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9C70D22"/>
    <w:multiLevelType w:val="hybridMultilevel"/>
    <w:tmpl w:val="FDA2D7A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394556">
    <w:abstractNumId w:val="17"/>
  </w:num>
  <w:num w:numId="2" w16cid:durableId="640768920">
    <w:abstractNumId w:val="13"/>
  </w:num>
  <w:num w:numId="3" w16cid:durableId="2104641722">
    <w:abstractNumId w:val="19"/>
  </w:num>
  <w:num w:numId="4" w16cid:durableId="1556770761">
    <w:abstractNumId w:val="21"/>
  </w:num>
  <w:num w:numId="5" w16cid:durableId="1967156667">
    <w:abstractNumId w:val="16"/>
  </w:num>
  <w:num w:numId="6" w16cid:durableId="1997756885">
    <w:abstractNumId w:val="27"/>
  </w:num>
  <w:num w:numId="7" w16cid:durableId="865873060">
    <w:abstractNumId w:val="2"/>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8" w16cid:durableId="1457064231">
    <w:abstractNumId w:val="2"/>
  </w:num>
  <w:num w:numId="9" w16cid:durableId="482740032">
    <w:abstractNumId w:val="6"/>
  </w:num>
  <w:num w:numId="10" w16cid:durableId="1042167376">
    <w:abstractNumId w:val="1"/>
  </w:num>
  <w:num w:numId="11" w16cid:durableId="1067528798">
    <w:abstractNumId w:val="8"/>
  </w:num>
  <w:num w:numId="12" w16cid:durableId="652025059">
    <w:abstractNumId w:val="11"/>
  </w:num>
  <w:num w:numId="13" w16cid:durableId="1879512811">
    <w:abstractNumId w:val="0"/>
  </w:num>
  <w:num w:numId="14" w16cid:durableId="567114937">
    <w:abstractNumId w:val="5"/>
  </w:num>
  <w:num w:numId="15" w16cid:durableId="1987930402">
    <w:abstractNumId w:val="22"/>
  </w:num>
  <w:num w:numId="16" w16cid:durableId="1786922198">
    <w:abstractNumId w:val="12"/>
  </w:num>
  <w:num w:numId="17" w16cid:durableId="1164786621">
    <w:abstractNumId w:val="18"/>
  </w:num>
  <w:num w:numId="18" w16cid:durableId="606696782">
    <w:abstractNumId w:val="3"/>
  </w:num>
  <w:num w:numId="19" w16cid:durableId="1303924497">
    <w:abstractNumId w:val="7"/>
  </w:num>
  <w:num w:numId="20" w16cid:durableId="814637608">
    <w:abstractNumId w:val="25"/>
  </w:num>
  <w:num w:numId="21" w16cid:durableId="581645358">
    <w:abstractNumId w:val="26"/>
  </w:num>
  <w:num w:numId="22" w16cid:durableId="132218220">
    <w:abstractNumId w:val="14"/>
  </w:num>
  <w:num w:numId="23" w16cid:durableId="363560332">
    <w:abstractNumId w:val="22"/>
  </w:num>
  <w:num w:numId="24" w16cid:durableId="303660572">
    <w:abstractNumId w:val="22"/>
  </w:num>
  <w:num w:numId="25" w16cid:durableId="1565792626">
    <w:abstractNumId w:val="20"/>
  </w:num>
  <w:num w:numId="26" w16cid:durableId="435098753">
    <w:abstractNumId w:val="10"/>
  </w:num>
  <w:num w:numId="27" w16cid:durableId="1985158690">
    <w:abstractNumId w:val="15"/>
  </w:num>
  <w:num w:numId="28" w16cid:durableId="970404714">
    <w:abstractNumId w:val="22"/>
  </w:num>
  <w:num w:numId="29" w16cid:durableId="1529832008">
    <w:abstractNumId w:val="24"/>
  </w:num>
  <w:num w:numId="30" w16cid:durableId="1637055688">
    <w:abstractNumId w:val="22"/>
  </w:num>
  <w:num w:numId="31" w16cid:durableId="1768697375">
    <w:abstractNumId w:val="4"/>
  </w:num>
  <w:num w:numId="32" w16cid:durableId="2049988126">
    <w:abstractNumId w:val="22"/>
  </w:num>
  <w:num w:numId="33" w16cid:durableId="1158612991">
    <w:abstractNumId w:val="9"/>
  </w:num>
  <w:num w:numId="34" w16cid:durableId="2010869139">
    <w:abstractNumId w:val="23"/>
  </w:num>
  <w:num w:numId="35" w16cid:durableId="19170828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ttachedTemplate r:id="rId1"/>
  <w:defaultTabStop w:val="708"/>
  <w:hyphenationZone w:val="425"/>
  <w:drawingGridHorizontalSpacing w:val="10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seid" w:val="201302078"/>
    <w:docVar w:name="caseno" w:val="201302078"/>
    <w:docVar w:name="DB_Database" w:val="bksak"/>
    <w:docVar w:name="docid" w:val="9"/>
    <w:docVar w:name="m_strAvdeling" w:val="Byutvikling, klima og miljø/Vann- og avløpsetaten"/>
    <w:docVar w:name="m_strDelarkiv" w:val="EVA-5431"/>
    <w:docVar w:name="m_strDokkontor" w:val="VAATEKN"/>
    <w:docVar w:name="m_strDoksaksbeh" w:val="ELEK"/>
    <w:docVar w:name="m_strOverskriften" w:val="Konkurransegrunnlag"/>
    <w:docVar w:name="m_strSaksbehandlers_navn" w:val="Elina Eikemo"/>
    <w:docVar w:name="m_strSaksbehandlers_stilling" w:val="senioringeniør"/>
    <w:docVar w:name="m_strStilling" w:val="senioringeniør"/>
    <w:docVar w:name="m_strUnderskrift" w:val="Elina Eikemo"/>
    <w:docVar w:name="m_strVaar_dato" w:val="13.05.2013"/>
    <w:docVar w:name="m_strVaar_referanse" w:val="201302078-9"/>
    <w:docVar w:name="m_strVaar_saksbehandler" w:val="Elina Eikemo, tlf. "/>
    <w:docVar w:name="mal" w:val="www_standardkontrakt_for_tjenestekjop.Dot"/>
    <w:docVar w:name="redir" w:val="/dlbksak/details/docdet.asp?journalnr=2013168122&amp;files=Y"/>
    <w:docVar w:name="surfto" w:val="http://admsak01/dlbksak/showelfile.asp"/>
    <w:docVar w:name="upload" w:val="\\admsak01\doculive\upload"/>
    <w:docVar w:name="urlnoark" w:val="http://admsak01/dlbksak"/>
  </w:docVars>
  <w:rsids>
    <w:rsidRoot w:val="00D343CF"/>
    <w:rsid w:val="00002E8C"/>
    <w:rsid w:val="000073CB"/>
    <w:rsid w:val="00010532"/>
    <w:rsid w:val="00010C69"/>
    <w:rsid w:val="00012453"/>
    <w:rsid w:val="00014537"/>
    <w:rsid w:val="0001540B"/>
    <w:rsid w:val="00021C62"/>
    <w:rsid w:val="00021DB2"/>
    <w:rsid w:val="00022188"/>
    <w:rsid w:val="00025579"/>
    <w:rsid w:val="000258B1"/>
    <w:rsid w:val="000275AA"/>
    <w:rsid w:val="0003066A"/>
    <w:rsid w:val="00031318"/>
    <w:rsid w:val="00032148"/>
    <w:rsid w:val="0003466E"/>
    <w:rsid w:val="0003471F"/>
    <w:rsid w:val="0003473B"/>
    <w:rsid w:val="00046731"/>
    <w:rsid w:val="00046C88"/>
    <w:rsid w:val="000508EE"/>
    <w:rsid w:val="00054DB5"/>
    <w:rsid w:val="000561A4"/>
    <w:rsid w:val="0005711A"/>
    <w:rsid w:val="0006010A"/>
    <w:rsid w:val="00061A24"/>
    <w:rsid w:val="00062D9D"/>
    <w:rsid w:val="00062F0C"/>
    <w:rsid w:val="00063F22"/>
    <w:rsid w:val="0006471C"/>
    <w:rsid w:val="00065050"/>
    <w:rsid w:val="000658F6"/>
    <w:rsid w:val="00065E56"/>
    <w:rsid w:val="00067EA7"/>
    <w:rsid w:val="000725FB"/>
    <w:rsid w:val="00072B48"/>
    <w:rsid w:val="00072F89"/>
    <w:rsid w:val="000759FB"/>
    <w:rsid w:val="00076D24"/>
    <w:rsid w:val="00077E79"/>
    <w:rsid w:val="00077F91"/>
    <w:rsid w:val="0008096A"/>
    <w:rsid w:val="00081FB9"/>
    <w:rsid w:val="000828DC"/>
    <w:rsid w:val="00085020"/>
    <w:rsid w:val="000906C9"/>
    <w:rsid w:val="000955B6"/>
    <w:rsid w:val="000A15BC"/>
    <w:rsid w:val="000A2913"/>
    <w:rsid w:val="000A2B31"/>
    <w:rsid w:val="000A35FC"/>
    <w:rsid w:val="000A3784"/>
    <w:rsid w:val="000A598A"/>
    <w:rsid w:val="000A5FB4"/>
    <w:rsid w:val="000A75C2"/>
    <w:rsid w:val="000B116D"/>
    <w:rsid w:val="000B2BC9"/>
    <w:rsid w:val="000B541F"/>
    <w:rsid w:val="000B7CD7"/>
    <w:rsid w:val="000C29DE"/>
    <w:rsid w:val="000C360D"/>
    <w:rsid w:val="000C5688"/>
    <w:rsid w:val="000D05F9"/>
    <w:rsid w:val="000D08CA"/>
    <w:rsid w:val="000D0CEA"/>
    <w:rsid w:val="000D243D"/>
    <w:rsid w:val="000D2B4B"/>
    <w:rsid w:val="000D3903"/>
    <w:rsid w:val="000D54BD"/>
    <w:rsid w:val="000D5BBD"/>
    <w:rsid w:val="000D69FD"/>
    <w:rsid w:val="000D6B65"/>
    <w:rsid w:val="000D75CA"/>
    <w:rsid w:val="000D7CEF"/>
    <w:rsid w:val="000E0BCC"/>
    <w:rsid w:val="000E0D63"/>
    <w:rsid w:val="000E1AD8"/>
    <w:rsid w:val="000E67C7"/>
    <w:rsid w:val="000E7B3C"/>
    <w:rsid w:val="000F1871"/>
    <w:rsid w:val="000F1F54"/>
    <w:rsid w:val="000F6647"/>
    <w:rsid w:val="000F7096"/>
    <w:rsid w:val="00103279"/>
    <w:rsid w:val="00103526"/>
    <w:rsid w:val="00104DE6"/>
    <w:rsid w:val="001061F3"/>
    <w:rsid w:val="00107A7D"/>
    <w:rsid w:val="00113918"/>
    <w:rsid w:val="001139EA"/>
    <w:rsid w:val="00121517"/>
    <w:rsid w:val="00125B67"/>
    <w:rsid w:val="001279C1"/>
    <w:rsid w:val="0013483F"/>
    <w:rsid w:val="00141731"/>
    <w:rsid w:val="00141A0A"/>
    <w:rsid w:val="0014447F"/>
    <w:rsid w:val="0014536D"/>
    <w:rsid w:val="00146FF3"/>
    <w:rsid w:val="00147051"/>
    <w:rsid w:val="001478EE"/>
    <w:rsid w:val="001503E3"/>
    <w:rsid w:val="0015208D"/>
    <w:rsid w:val="00152350"/>
    <w:rsid w:val="00157C9A"/>
    <w:rsid w:val="00157F18"/>
    <w:rsid w:val="001612E8"/>
    <w:rsid w:val="00161B3F"/>
    <w:rsid w:val="00161BCA"/>
    <w:rsid w:val="00161FE7"/>
    <w:rsid w:val="00165047"/>
    <w:rsid w:val="00165578"/>
    <w:rsid w:val="00167C37"/>
    <w:rsid w:val="00174387"/>
    <w:rsid w:val="001750F0"/>
    <w:rsid w:val="00176A95"/>
    <w:rsid w:val="00180F24"/>
    <w:rsid w:val="00181F6C"/>
    <w:rsid w:val="001838D8"/>
    <w:rsid w:val="00183A09"/>
    <w:rsid w:val="001846A9"/>
    <w:rsid w:val="00184706"/>
    <w:rsid w:val="00187672"/>
    <w:rsid w:val="0019011E"/>
    <w:rsid w:val="00191EFF"/>
    <w:rsid w:val="00197901"/>
    <w:rsid w:val="00197B5A"/>
    <w:rsid w:val="001A0116"/>
    <w:rsid w:val="001A02CB"/>
    <w:rsid w:val="001A2A79"/>
    <w:rsid w:val="001A2CA6"/>
    <w:rsid w:val="001A7A12"/>
    <w:rsid w:val="001B128E"/>
    <w:rsid w:val="001B3BE9"/>
    <w:rsid w:val="001B5484"/>
    <w:rsid w:val="001C111D"/>
    <w:rsid w:val="001C2D14"/>
    <w:rsid w:val="001C76D1"/>
    <w:rsid w:val="001D10AC"/>
    <w:rsid w:val="001D16E9"/>
    <w:rsid w:val="001D7992"/>
    <w:rsid w:val="001E1E47"/>
    <w:rsid w:val="001E259A"/>
    <w:rsid w:val="001E2A14"/>
    <w:rsid w:val="001E3E97"/>
    <w:rsid w:val="001E42FD"/>
    <w:rsid w:val="001E52D1"/>
    <w:rsid w:val="001E774F"/>
    <w:rsid w:val="001F1D8F"/>
    <w:rsid w:val="001F2A52"/>
    <w:rsid w:val="001F75FE"/>
    <w:rsid w:val="0020289C"/>
    <w:rsid w:val="0020408B"/>
    <w:rsid w:val="00212B97"/>
    <w:rsid w:val="002135B6"/>
    <w:rsid w:val="00213F2F"/>
    <w:rsid w:val="0021472B"/>
    <w:rsid w:val="00215124"/>
    <w:rsid w:val="00217316"/>
    <w:rsid w:val="00220AFF"/>
    <w:rsid w:val="002210ED"/>
    <w:rsid w:val="00221448"/>
    <w:rsid w:val="0022353A"/>
    <w:rsid w:val="00223E9A"/>
    <w:rsid w:val="00225D05"/>
    <w:rsid w:val="00226017"/>
    <w:rsid w:val="00230A91"/>
    <w:rsid w:val="0023169E"/>
    <w:rsid w:val="00233D39"/>
    <w:rsid w:val="00234315"/>
    <w:rsid w:val="00236397"/>
    <w:rsid w:val="0023739F"/>
    <w:rsid w:val="00243D31"/>
    <w:rsid w:val="00244385"/>
    <w:rsid w:val="0024474B"/>
    <w:rsid w:val="002452F8"/>
    <w:rsid w:val="002474B6"/>
    <w:rsid w:val="002501BF"/>
    <w:rsid w:val="00251934"/>
    <w:rsid w:val="002523E1"/>
    <w:rsid w:val="00255238"/>
    <w:rsid w:val="00256D8F"/>
    <w:rsid w:val="00261BCC"/>
    <w:rsid w:val="00262766"/>
    <w:rsid w:val="00262E3F"/>
    <w:rsid w:val="002632C0"/>
    <w:rsid w:val="0027401C"/>
    <w:rsid w:val="002740D5"/>
    <w:rsid w:val="00274A49"/>
    <w:rsid w:val="00275058"/>
    <w:rsid w:val="00275C38"/>
    <w:rsid w:val="0027613A"/>
    <w:rsid w:val="00276F3E"/>
    <w:rsid w:val="00281D2A"/>
    <w:rsid w:val="002912A9"/>
    <w:rsid w:val="002918C1"/>
    <w:rsid w:val="00291EA8"/>
    <w:rsid w:val="00296EE5"/>
    <w:rsid w:val="002A09A5"/>
    <w:rsid w:val="002A2807"/>
    <w:rsid w:val="002B1BF0"/>
    <w:rsid w:val="002B3CB9"/>
    <w:rsid w:val="002B5B60"/>
    <w:rsid w:val="002C2F4F"/>
    <w:rsid w:val="002C781E"/>
    <w:rsid w:val="002D2B8B"/>
    <w:rsid w:val="002D429B"/>
    <w:rsid w:val="002D4C6C"/>
    <w:rsid w:val="002E0556"/>
    <w:rsid w:val="002E0F10"/>
    <w:rsid w:val="002E2F04"/>
    <w:rsid w:val="002E4695"/>
    <w:rsid w:val="002E4F0B"/>
    <w:rsid w:val="002F21DC"/>
    <w:rsid w:val="002F2314"/>
    <w:rsid w:val="002F5980"/>
    <w:rsid w:val="002F59FE"/>
    <w:rsid w:val="002F71DE"/>
    <w:rsid w:val="002F73D8"/>
    <w:rsid w:val="003017E2"/>
    <w:rsid w:val="00306055"/>
    <w:rsid w:val="0030635B"/>
    <w:rsid w:val="003064A5"/>
    <w:rsid w:val="003119BD"/>
    <w:rsid w:val="00311CDE"/>
    <w:rsid w:val="00313DA6"/>
    <w:rsid w:val="003147E8"/>
    <w:rsid w:val="003148DB"/>
    <w:rsid w:val="003162EE"/>
    <w:rsid w:val="00320B99"/>
    <w:rsid w:val="00321402"/>
    <w:rsid w:val="003223BE"/>
    <w:rsid w:val="00322ECC"/>
    <w:rsid w:val="00323F78"/>
    <w:rsid w:val="003253CE"/>
    <w:rsid w:val="0033080C"/>
    <w:rsid w:val="00332787"/>
    <w:rsid w:val="00333A87"/>
    <w:rsid w:val="003379A8"/>
    <w:rsid w:val="00337D3F"/>
    <w:rsid w:val="00340BD0"/>
    <w:rsid w:val="00342C10"/>
    <w:rsid w:val="00343353"/>
    <w:rsid w:val="00345A8F"/>
    <w:rsid w:val="00345D8A"/>
    <w:rsid w:val="00351612"/>
    <w:rsid w:val="00353127"/>
    <w:rsid w:val="003531D2"/>
    <w:rsid w:val="00355723"/>
    <w:rsid w:val="003600CF"/>
    <w:rsid w:val="0036060D"/>
    <w:rsid w:val="00361603"/>
    <w:rsid w:val="0036177F"/>
    <w:rsid w:val="00361DD1"/>
    <w:rsid w:val="00362834"/>
    <w:rsid w:val="003634BE"/>
    <w:rsid w:val="003637E0"/>
    <w:rsid w:val="0036733E"/>
    <w:rsid w:val="00375067"/>
    <w:rsid w:val="003760C7"/>
    <w:rsid w:val="00377E14"/>
    <w:rsid w:val="00380119"/>
    <w:rsid w:val="00380178"/>
    <w:rsid w:val="003802AB"/>
    <w:rsid w:val="00382C50"/>
    <w:rsid w:val="0038592F"/>
    <w:rsid w:val="00385FFA"/>
    <w:rsid w:val="0038776A"/>
    <w:rsid w:val="00391225"/>
    <w:rsid w:val="00391BF5"/>
    <w:rsid w:val="00393B72"/>
    <w:rsid w:val="003A0046"/>
    <w:rsid w:val="003A134C"/>
    <w:rsid w:val="003A2A14"/>
    <w:rsid w:val="003A2F9E"/>
    <w:rsid w:val="003A59D9"/>
    <w:rsid w:val="003A5A8F"/>
    <w:rsid w:val="003A6563"/>
    <w:rsid w:val="003A74C6"/>
    <w:rsid w:val="003B0E49"/>
    <w:rsid w:val="003B18D3"/>
    <w:rsid w:val="003B5C54"/>
    <w:rsid w:val="003B76F4"/>
    <w:rsid w:val="003B77B3"/>
    <w:rsid w:val="003C0FA2"/>
    <w:rsid w:val="003C41BF"/>
    <w:rsid w:val="003C5E95"/>
    <w:rsid w:val="003C7717"/>
    <w:rsid w:val="003D2281"/>
    <w:rsid w:val="003D4240"/>
    <w:rsid w:val="003D6539"/>
    <w:rsid w:val="003E4BE3"/>
    <w:rsid w:val="003E7B52"/>
    <w:rsid w:val="003F05D5"/>
    <w:rsid w:val="003F1C74"/>
    <w:rsid w:val="003F4C71"/>
    <w:rsid w:val="003F6096"/>
    <w:rsid w:val="00401E23"/>
    <w:rsid w:val="0040304F"/>
    <w:rsid w:val="00404FB8"/>
    <w:rsid w:val="004059DD"/>
    <w:rsid w:val="00405D02"/>
    <w:rsid w:val="00412B2E"/>
    <w:rsid w:val="004166A6"/>
    <w:rsid w:val="00420421"/>
    <w:rsid w:val="00422055"/>
    <w:rsid w:val="00422F5E"/>
    <w:rsid w:val="00424EFB"/>
    <w:rsid w:val="004250C9"/>
    <w:rsid w:val="00426977"/>
    <w:rsid w:val="00426EC1"/>
    <w:rsid w:val="0043007B"/>
    <w:rsid w:val="00433FEE"/>
    <w:rsid w:val="00435F03"/>
    <w:rsid w:val="00436250"/>
    <w:rsid w:val="00440BBC"/>
    <w:rsid w:val="00441CBC"/>
    <w:rsid w:val="00443540"/>
    <w:rsid w:val="00446FA2"/>
    <w:rsid w:val="00450A63"/>
    <w:rsid w:val="00451202"/>
    <w:rsid w:val="00453086"/>
    <w:rsid w:val="004541ED"/>
    <w:rsid w:val="00454B7C"/>
    <w:rsid w:val="00454F46"/>
    <w:rsid w:val="00455B13"/>
    <w:rsid w:val="00462955"/>
    <w:rsid w:val="00463E71"/>
    <w:rsid w:val="00464038"/>
    <w:rsid w:val="004652B7"/>
    <w:rsid w:val="00471961"/>
    <w:rsid w:val="00472723"/>
    <w:rsid w:val="004749A1"/>
    <w:rsid w:val="00474E24"/>
    <w:rsid w:val="00474F1C"/>
    <w:rsid w:val="00475E50"/>
    <w:rsid w:val="00477352"/>
    <w:rsid w:val="0048345C"/>
    <w:rsid w:val="004923A4"/>
    <w:rsid w:val="00492F71"/>
    <w:rsid w:val="00495B3C"/>
    <w:rsid w:val="0049610D"/>
    <w:rsid w:val="00497312"/>
    <w:rsid w:val="004A497D"/>
    <w:rsid w:val="004A4E78"/>
    <w:rsid w:val="004A5DCB"/>
    <w:rsid w:val="004A64A9"/>
    <w:rsid w:val="004B0534"/>
    <w:rsid w:val="004B1D00"/>
    <w:rsid w:val="004B3C4B"/>
    <w:rsid w:val="004B3CD5"/>
    <w:rsid w:val="004C0AB9"/>
    <w:rsid w:val="004D20DB"/>
    <w:rsid w:val="004D371A"/>
    <w:rsid w:val="004D3BCF"/>
    <w:rsid w:val="004D4EF6"/>
    <w:rsid w:val="004D6B1F"/>
    <w:rsid w:val="004D6EE2"/>
    <w:rsid w:val="004E25AF"/>
    <w:rsid w:val="004E47D7"/>
    <w:rsid w:val="004E4EA5"/>
    <w:rsid w:val="004E6ACF"/>
    <w:rsid w:val="004E7FCE"/>
    <w:rsid w:val="004F145D"/>
    <w:rsid w:val="004F53DB"/>
    <w:rsid w:val="004F6710"/>
    <w:rsid w:val="00503456"/>
    <w:rsid w:val="005058CF"/>
    <w:rsid w:val="00505D0C"/>
    <w:rsid w:val="005068B0"/>
    <w:rsid w:val="00513FD2"/>
    <w:rsid w:val="00514AF8"/>
    <w:rsid w:val="00515C6A"/>
    <w:rsid w:val="00516897"/>
    <w:rsid w:val="005173FC"/>
    <w:rsid w:val="005176F3"/>
    <w:rsid w:val="005236F0"/>
    <w:rsid w:val="00524143"/>
    <w:rsid w:val="00535375"/>
    <w:rsid w:val="00536AF9"/>
    <w:rsid w:val="00537B93"/>
    <w:rsid w:val="00543DE2"/>
    <w:rsid w:val="005454FE"/>
    <w:rsid w:val="00550300"/>
    <w:rsid w:val="005521F2"/>
    <w:rsid w:val="005531A4"/>
    <w:rsid w:val="005545CA"/>
    <w:rsid w:val="00555DB5"/>
    <w:rsid w:val="00560460"/>
    <w:rsid w:val="00562224"/>
    <w:rsid w:val="00562427"/>
    <w:rsid w:val="005633FC"/>
    <w:rsid w:val="0056368B"/>
    <w:rsid w:val="0056388A"/>
    <w:rsid w:val="00566F51"/>
    <w:rsid w:val="00567AA8"/>
    <w:rsid w:val="00571279"/>
    <w:rsid w:val="0057601C"/>
    <w:rsid w:val="00582218"/>
    <w:rsid w:val="005852A4"/>
    <w:rsid w:val="0059005F"/>
    <w:rsid w:val="0059157D"/>
    <w:rsid w:val="00591694"/>
    <w:rsid w:val="00593AA7"/>
    <w:rsid w:val="00594595"/>
    <w:rsid w:val="00594B87"/>
    <w:rsid w:val="00595FDA"/>
    <w:rsid w:val="0059613F"/>
    <w:rsid w:val="00596844"/>
    <w:rsid w:val="005979A8"/>
    <w:rsid w:val="005A3818"/>
    <w:rsid w:val="005A6781"/>
    <w:rsid w:val="005A7603"/>
    <w:rsid w:val="005B00FD"/>
    <w:rsid w:val="005B3FE5"/>
    <w:rsid w:val="005B429D"/>
    <w:rsid w:val="005B42B9"/>
    <w:rsid w:val="005B4889"/>
    <w:rsid w:val="005B61BF"/>
    <w:rsid w:val="005C29F5"/>
    <w:rsid w:val="005C610E"/>
    <w:rsid w:val="005D37CA"/>
    <w:rsid w:val="005D7C0B"/>
    <w:rsid w:val="005E1216"/>
    <w:rsid w:val="005E28AC"/>
    <w:rsid w:val="005F6170"/>
    <w:rsid w:val="005F6885"/>
    <w:rsid w:val="005F6B18"/>
    <w:rsid w:val="005F6F34"/>
    <w:rsid w:val="00602CAB"/>
    <w:rsid w:val="0060525C"/>
    <w:rsid w:val="00612E81"/>
    <w:rsid w:val="00614A69"/>
    <w:rsid w:val="006169CC"/>
    <w:rsid w:val="006211DD"/>
    <w:rsid w:val="00621C3B"/>
    <w:rsid w:val="00623388"/>
    <w:rsid w:val="0062348A"/>
    <w:rsid w:val="006256EA"/>
    <w:rsid w:val="0063056F"/>
    <w:rsid w:val="00630DDD"/>
    <w:rsid w:val="006334C5"/>
    <w:rsid w:val="0063433C"/>
    <w:rsid w:val="006349F1"/>
    <w:rsid w:val="00634F38"/>
    <w:rsid w:val="00635E4F"/>
    <w:rsid w:val="00636077"/>
    <w:rsid w:val="006367A5"/>
    <w:rsid w:val="0064147E"/>
    <w:rsid w:val="00642446"/>
    <w:rsid w:val="00642EB5"/>
    <w:rsid w:val="00643382"/>
    <w:rsid w:val="00643C68"/>
    <w:rsid w:val="006449A5"/>
    <w:rsid w:val="006459BE"/>
    <w:rsid w:val="006460C9"/>
    <w:rsid w:val="00653FF4"/>
    <w:rsid w:val="006542E4"/>
    <w:rsid w:val="0066181E"/>
    <w:rsid w:val="00662582"/>
    <w:rsid w:val="006706EB"/>
    <w:rsid w:val="00670DC1"/>
    <w:rsid w:val="006711E2"/>
    <w:rsid w:val="006734DD"/>
    <w:rsid w:val="0067527E"/>
    <w:rsid w:val="0068056A"/>
    <w:rsid w:val="00680F51"/>
    <w:rsid w:val="00683D0E"/>
    <w:rsid w:val="00685880"/>
    <w:rsid w:val="00685A50"/>
    <w:rsid w:val="00687C40"/>
    <w:rsid w:val="00692ADB"/>
    <w:rsid w:val="0069625A"/>
    <w:rsid w:val="00696B7F"/>
    <w:rsid w:val="00697E02"/>
    <w:rsid w:val="006A13DA"/>
    <w:rsid w:val="006A1CF9"/>
    <w:rsid w:val="006A26EE"/>
    <w:rsid w:val="006A2DC1"/>
    <w:rsid w:val="006A4E95"/>
    <w:rsid w:val="006B163A"/>
    <w:rsid w:val="006B1F8E"/>
    <w:rsid w:val="006B2966"/>
    <w:rsid w:val="006B41A7"/>
    <w:rsid w:val="006B6703"/>
    <w:rsid w:val="006B74DE"/>
    <w:rsid w:val="006B7D6E"/>
    <w:rsid w:val="006C23D5"/>
    <w:rsid w:val="006C257C"/>
    <w:rsid w:val="006C597C"/>
    <w:rsid w:val="006C6C94"/>
    <w:rsid w:val="006C782D"/>
    <w:rsid w:val="006C7D1C"/>
    <w:rsid w:val="006D0B9D"/>
    <w:rsid w:val="006D12CE"/>
    <w:rsid w:val="006D1BA2"/>
    <w:rsid w:val="006D3CA8"/>
    <w:rsid w:val="006D485C"/>
    <w:rsid w:val="006E2CAE"/>
    <w:rsid w:val="006E3A1D"/>
    <w:rsid w:val="006E4963"/>
    <w:rsid w:val="006E4BF0"/>
    <w:rsid w:val="006E4CF5"/>
    <w:rsid w:val="006E5539"/>
    <w:rsid w:val="006E5741"/>
    <w:rsid w:val="006E5A51"/>
    <w:rsid w:val="006E6E65"/>
    <w:rsid w:val="006E7AF6"/>
    <w:rsid w:val="006F064C"/>
    <w:rsid w:val="006F0A13"/>
    <w:rsid w:val="006F5273"/>
    <w:rsid w:val="006F642C"/>
    <w:rsid w:val="007060FB"/>
    <w:rsid w:val="00706325"/>
    <w:rsid w:val="007102ED"/>
    <w:rsid w:val="00710722"/>
    <w:rsid w:val="0071093B"/>
    <w:rsid w:val="00711C24"/>
    <w:rsid w:val="0071270B"/>
    <w:rsid w:val="007151F0"/>
    <w:rsid w:val="0071651D"/>
    <w:rsid w:val="00716633"/>
    <w:rsid w:val="007178D4"/>
    <w:rsid w:val="00720898"/>
    <w:rsid w:val="007219A2"/>
    <w:rsid w:val="00722B0F"/>
    <w:rsid w:val="007321DC"/>
    <w:rsid w:val="00732897"/>
    <w:rsid w:val="007352D1"/>
    <w:rsid w:val="00735405"/>
    <w:rsid w:val="00735601"/>
    <w:rsid w:val="0073794B"/>
    <w:rsid w:val="0074052E"/>
    <w:rsid w:val="00741E0B"/>
    <w:rsid w:val="007422F1"/>
    <w:rsid w:val="00742FC6"/>
    <w:rsid w:val="00744AC2"/>
    <w:rsid w:val="00745B65"/>
    <w:rsid w:val="007474BC"/>
    <w:rsid w:val="0075025D"/>
    <w:rsid w:val="00753FB2"/>
    <w:rsid w:val="00755BCA"/>
    <w:rsid w:val="00757B63"/>
    <w:rsid w:val="007611BB"/>
    <w:rsid w:val="007638F1"/>
    <w:rsid w:val="00772B25"/>
    <w:rsid w:val="00775C9B"/>
    <w:rsid w:val="00777CBB"/>
    <w:rsid w:val="00780F38"/>
    <w:rsid w:val="00784DEB"/>
    <w:rsid w:val="0078617C"/>
    <w:rsid w:val="00786B9E"/>
    <w:rsid w:val="00790F6C"/>
    <w:rsid w:val="007A17E4"/>
    <w:rsid w:val="007A19C3"/>
    <w:rsid w:val="007A2158"/>
    <w:rsid w:val="007B3263"/>
    <w:rsid w:val="007B35D2"/>
    <w:rsid w:val="007B377E"/>
    <w:rsid w:val="007B70BB"/>
    <w:rsid w:val="007C2BA4"/>
    <w:rsid w:val="007C3BFD"/>
    <w:rsid w:val="007C3F81"/>
    <w:rsid w:val="007C46B2"/>
    <w:rsid w:val="007C5115"/>
    <w:rsid w:val="007C677F"/>
    <w:rsid w:val="007D1D71"/>
    <w:rsid w:val="007D2018"/>
    <w:rsid w:val="007D4996"/>
    <w:rsid w:val="007D6B20"/>
    <w:rsid w:val="007E0D44"/>
    <w:rsid w:val="007E27CF"/>
    <w:rsid w:val="007E5068"/>
    <w:rsid w:val="007E548F"/>
    <w:rsid w:val="007E5A0E"/>
    <w:rsid w:val="007E5D30"/>
    <w:rsid w:val="007E5DD2"/>
    <w:rsid w:val="007E7325"/>
    <w:rsid w:val="007E798A"/>
    <w:rsid w:val="007F1065"/>
    <w:rsid w:val="007F2E33"/>
    <w:rsid w:val="007F2E5A"/>
    <w:rsid w:val="007F5490"/>
    <w:rsid w:val="007F7175"/>
    <w:rsid w:val="0080108A"/>
    <w:rsid w:val="008027A4"/>
    <w:rsid w:val="008033B1"/>
    <w:rsid w:val="00804187"/>
    <w:rsid w:val="00805781"/>
    <w:rsid w:val="00810E87"/>
    <w:rsid w:val="0081250A"/>
    <w:rsid w:val="00813A06"/>
    <w:rsid w:val="00817122"/>
    <w:rsid w:val="00817AB8"/>
    <w:rsid w:val="00822A58"/>
    <w:rsid w:val="00822C9E"/>
    <w:rsid w:val="00823710"/>
    <w:rsid w:val="00825CCA"/>
    <w:rsid w:val="0083650B"/>
    <w:rsid w:val="00837136"/>
    <w:rsid w:val="00837C25"/>
    <w:rsid w:val="00841964"/>
    <w:rsid w:val="008425CF"/>
    <w:rsid w:val="00846049"/>
    <w:rsid w:val="008468D9"/>
    <w:rsid w:val="00846E64"/>
    <w:rsid w:val="008478CA"/>
    <w:rsid w:val="00847E77"/>
    <w:rsid w:val="008502EF"/>
    <w:rsid w:val="008520E8"/>
    <w:rsid w:val="00854761"/>
    <w:rsid w:val="00855D07"/>
    <w:rsid w:val="00857E0B"/>
    <w:rsid w:val="00862453"/>
    <w:rsid w:val="008627D1"/>
    <w:rsid w:val="00863BDD"/>
    <w:rsid w:val="00863C32"/>
    <w:rsid w:val="00864ED3"/>
    <w:rsid w:val="00865EFE"/>
    <w:rsid w:val="008667E6"/>
    <w:rsid w:val="00873CCD"/>
    <w:rsid w:val="008759E8"/>
    <w:rsid w:val="00876EFC"/>
    <w:rsid w:val="00881658"/>
    <w:rsid w:val="0088674F"/>
    <w:rsid w:val="00890CC8"/>
    <w:rsid w:val="00894A78"/>
    <w:rsid w:val="00894E4E"/>
    <w:rsid w:val="008A0646"/>
    <w:rsid w:val="008A6C0B"/>
    <w:rsid w:val="008A7078"/>
    <w:rsid w:val="008A7DE0"/>
    <w:rsid w:val="008B3AA8"/>
    <w:rsid w:val="008B6B3C"/>
    <w:rsid w:val="008C4F7C"/>
    <w:rsid w:val="008C6560"/>
    <w:rsid w:val="008C77C0"/>
    <w:rsid w:val="008D0B2C"/>
    <w:rsid w:val="008D175A"/>
    <w:rsid w:val="008D29D2"/>
    <w:rsid w:val="008D4211"/>
    <w:rsid w:val="008D67B3"/>
    <w:rsid w:val="008D6EA0"/>
    <w:rsid w:val="008E1F33"/>
    <w:rsid w:val="008E2322"/>
    <w:rsid w:val="008F0440"/>
    <w:rsid w:val="008F060B"/>
    <w:rsid w:val="008F061D"/>
    <w:rsid w:val="008F146A"/>
    <w:rsid w:val="008F357C"/>
    <w:rsid w:val="00902485"/>
    <w:rsid w:val="00903F6B"/>
    <w:rsid w:val="00907361"/>
    <w:rsid w:val="00907FEE"/>
    <w:rsid w:val="0091262F"/>
    <w:rsid w:val="00913321"/>
    <w:rsid w:val="00914A8C"/>
    <w:rsid w:val="00915831"/>
    <w:rsid w:val="009159BC"/>
    <w:rsid w:val="0091643A"/>
    <w:rsid w:val="00916E15"/>
    <w:rsid w:val="00920E97"/>
    <w:rsid w:val="00921FCB"/>
    <w:rsid w:val="00924ED2"/>
    <w:rsid w:val="00925786"/>
    <w:rsid w:val="00926494"/>
    <w:rsid w:val="00931E67"/>
    <w:rsid w:val="00932DCE"/>
    <w:rsid w:val="00932FD2"/>
    <w:rsid w:val="00936E54"/>
    <w:rsid w:val="009378CA"/>
    <w:rsid w:val="009418AA"/>
    <w:rsid w:val="00941A14"/>
    <w:rsid w:val="00942B43"/>
    <w:rsid w:val="00942EF2"/>
    <w:rsid w:val="0094362E"/>
    <w:rsid w:val="009456F0"/>
    <w:rsid w:val="009459A3"/>
    <w:rsid w:val="009467A1"/>
    <w:rsid w:val="00947AE2"/>
    <w:rsid w:val="0095142D"/>
    <w:rsid w:val="00954010"/>
    <w:rsid w:val="00954282"/>
    <w:rsid w:val="009545D3"/>
    <w:rsid w:val="00954E03"/>
    <w:rsid w:val="00961310"/>
    <w:rsid w:val="00961340"/>
    <w:rsid w:val="00964CFD"/>
    <w:rsid w:val="00966693"/>
    <w:rsid w:val="00967BCB"/>
    <w:rsid w:val="00975D68"/>
    <w:rsid w:val="00977EBD"/>
    <w:rsid w:val="009807D9"/>
    <w:rsid w:val="00980EBA"/>
    <w:rsid w:val="00983B84"/>
    <w:rsid w:val="00985C52"/>
    <w:rsid w:val="00986709"/>
    <w:rsid w:val="0098784C"/>
    <w:rsid w:val="009907A0"/>
    <w:rsid w:val="00990963"/>
    <w:rsid w:val="00992A7F"/>
    <w:rsid w:val="00994A2F"/>
    <w:rsid w:val="00995329"/>
    <w:rsid w:val="00996D15"/>
    <w:rsid w:val="00997698"/>
    <w:rsid w:val="00997EA0"/>
    <w:rsid w:val="009A0465"/>
    <w:rsid w:val="009A3E02"/>
    <w:rsid w:val="009A7EC3"/>
    <w:rsid w:val="009B3D79"/>
    <w:rsid w:val="009B4278"/>
    <w:rsid w:val="009B4921"/>
    <w:rsid w:val="009B6334"/>
    <w:rsid w:val="009C2181"/>
    <w:rsid w:val="009C29F2"/>
    <w:rsid w:val="009C2FD2"/>
    <w:rsid w:val="009C49CE"/>
    <w:rsid w:val="009C5859"/>
    <w:rsid w:val="009C5CBC"/>
    <w:rsid w:val="009D04CA"/>
    <w:rsid w:val="009D1E65"/>
    <w:rsid w:val="009D3123"/>
    <w:rsid w:val="009D46E5"/>
    <w:rsid w:val="009D5A25"/>
    <w:rsid w:val="009D6C2B"/>
    <w:rsid w:val="009E410F"/>
    <w:rsid w:val="009E54E1"/>
    <w:rsid w:val="009F1813"/>
    <w:rsid w:val="009F332E"/>
    <w:rsid w:val="009F4C90"/>
    <w:rsid w:val="009F4EC7"/>
    <w:rsid w:val="009F4FEC"/>
    <w:rsid w:val="009F65F7"/>
    <w:rsid w:val="009F69A0"/>
    <w:rsid w:val="009F6D85"/>
    <w:rsid w:val="00A04ACE"/>
    <w:rsid w:val="00A058BB"/>
    <w:rsid w:val="00A10E01"/>
    <w:rsid w:val="00A1271A"/>
    <w:rsid w:val="00A12837"/>
    <w:rsid w:val="00A16779"/>
    <w:rsid w:val="00A16912"/>
    <w:rsid w:val="00A17BBC"/>
    <w:rsid w:val="00A22A83"/>
    <w:rsid w:val="00A2332D"/>
    <w:rsid w:val="00A252A4"/>
    <w:rsid w:val="00A27148"/>
    <w:rsid w:val="00A27342"/>
    <w:rsid w:val="00A27B99"/>
    <w:rsid w:val="00A27BF0"/>
    <w:rsid w:val="00A304BA"/>
    <w:rsid w:val="00A33B64"/>
    <w:rsid w:val="00A41EF5"/>
    <w:rsid w:val="00A43EDD"/>
    <w:rsid w:val="00A44446"/>
    <w:rsid w:val="00A5116A"/>
    <w:rsid w:val="00A51CD5"/>
    <w:rsid w:val="00A52F72"/>
    <w:rsid w:val="00A55C96"/>
    <w:rsid w:val="00A5633B"/>
    <w:rsid w:val="00A57DD6"/>
    <w:rsid w:val="00A617A1"/>
    <w:rsid w:val="00A623B8"/>
    <w:rsid w:val="00A6415A"/>
    <w:rsid w:val="00A70E70"/>
    <w:rsid w:val="00A73F39"/>
    <w:rsid w:val="00A73F93"/>
    <w:rsid w:val="00A747C1"/>
    <w:rsid w:val="00A74B4D"/>
    <w:rsid w:val="00A74BD4"/>
    <w:rsid w:val="00A757D6"/>
    <w:rsid w:val="00A75AB0"/>
    <w:rsid w:val="00A76F5A"/>
    <w:rsid w:val="00A806D6"/>
    <w:rsid w:val="00A8093A"/>
    <w:rsid w:val="00A84B0B"/>
    <w:rsid w:val="00A85B7B"/>
    <w:rsid w:val="00A87F14"/>
    <w:rsid w:val="00A905B5"/>
    <w:rsid w:val="00A91F85"/>
    <w:rsid w:val="00A934C6"/>
    <w:rsid w:val="00A937F2"/>
    <w:rsid w:val="00A93B27"/>
    <w:rsid w:val="00A9478B"/>
    <w:rsid w:val="00A9485F"/>
    <w:rsid w:val="00A96B3E"/>
    <w:rsid w:val="00A9772E"/>
    <w:rsid w:val="00AA1164"/>
    <w:rsid w:val="00AA1212"/>
    <w:rsid w:val="00AB027E"/>
    <w:rsid w:val="00AB2261"/>
    <w:rsid w:val="00AB5021"/>
    <w:rsid w:val="00AC0940"/>
    <w:rsid w:val="00AC09C1"/>
    <w:rsid w:val="00AC0C12"/>
    <w:rsid w:val="00AC1051"/>
    <w:rsid w:val="00AC1550"/>
    <w:rsid w:val="00AC2F0B"/>
    <w:rsid w:val="00AC44F5"/>
    <w:rsid w:val="00AC4906"/>
    <w:rsid w:val="00AC6B5E"/>
    <w:rsid w:val="00AD2371"/>
    <w:rsid w:val="00AD32BF"/>
    <w:rsid w:val="00AD3A9F"/>
    <w:rsid w:val="00AD425E"/>
    <w:rsid w:val="00AD439A"/>
    <w:rsid w:val="00AD537D"/>
    <w:rsid w:val="00AD6793"/>
    <w:rsid w:val="00AE607B"/>
    <w:rsid w:val="00AF0E2C"/>
    <w:rsid w:val="00AF169F"/>
    <w:rsid w:val="00AF1A0B"/>
    <w:rsid w:val="00AF1AC6"/>
    <w:rsid w:val="00AF1BC6"/>
    <w:rsid w:val="00AF21EF"/>
    <w:rsid w:val="00AF409F"/>
    <w:rsid w:val="00AF7AA1"/>
    <w:rsid w:val="00B00008"/>
    <w:rsid w:val="00B04001"/>
    <w:rsid w:val="00B06431"/>
    <w:rsid w:val="00B07468"/>
    <w:rsid w:val="00B10C83"/>
    <w:rsid w:val="00B114D3"/>
    <w:rsid w:val="00B122E2"/>
    <w:rsid w:val="00B12BE2"/>
    <w:rsid w:val="00B146D8"/>
    <w:rsid w:val="00B1704D"/>
    <w:rsid w:val="00B23432"/>
    <w:rsid w:val="00B23DAC"/>
    <w:rsid w:val="00B263CC"/>
    <w:rsid w:val="00B312B8"/>
    <w:rsid w:val="00B3311A"/>
    <w:rsid w:val="00B34A94"/>
    <w:rsid w:val="00B35676"/>
    <w:rsid w:val="00B3644A"/>
    <w:rsid w:val="00B41B98"/>
    <w:rsid w:val="00B435ED"/>
    <w:rsid w:val="00B4511C"/>
    <w:rsid w:val="00B47CBF"/>
    <w:rsid w:val="00B50EAB"/>
    <w:rsid w:val="00B54C34"/>
    <w:rsid w:val="00B55049"/>
    <w:rsid w:val="00B553A5"/>
    <w:rsid w:val="00B609C1"/>
    <w:rsid w:val="00B60BA3"/>
    <w:rsid w:val="00B61660"/>
    <w:rsid w:val="00B64B1D"/>
    <w:rsid w:val="00B71E91"/>
    <w:rsid w:val="00B8054D"/>
    <w:rsid w:val="00B831A3"/>
    <w:rsid w:val="00B8419A"/>
    <w:rsid w:val="00B8460D"/>
    <w:rsid w:val="00B8495F"/>
    <w:rsid w:val="00B8614C"/>
    <w:rsid w:val="00B866E9"/>
    <w:rsid w:val="00B8687C"/>
    <w:rsid w:val="00B86ECB"/>
    <w:rsid w:val="00B91648"/>
    <w:rsid w:val="00B91A6D"/>
    <w:rsid w:val="00B9491F"/>
    <w:rsid w:val="00B97867"/>
    <w:rsid w:val="00BA0DD9"/>
    <w:rsid w:val="00BB0057"/>
    <w:rsid w:val="00BB0323"/>
    <w:rsid w:val="00BB1055"/>
    <w:rsid w:val="00BB107B"/>
    <w:rsid w:val="00BB15DC"/>
    <w:rsid w:val="00BB34EB"/>
    <w:rsid w:val="00BB749E"/>
    <w:rsid w:val="00BB795D"/>
    <w:rsid w:val="00BB7C0B"/>
    <w:rsid w:val="00BC21D7"/>
    <w:rsid w:val="00BC4793"/>
    <w:rsid w:val="00BC5A93"/>
    <w:rsid w:val="00BC6CA2"/>
    <w:rsid w:val="00BD369B"/>
    <w:rsid w:val="00BD6D79"/>
    <w:rsid w:val="00BE018D"/>
    <w:rsid w:val="00BE1520"/>
    <w:rsid w:val="00BE17C8"/>
    <w:rsid w:val="00BE24B5"/>
    <w:rsid w:val="00BE381B"/>
    <w:rsid w:val="00BE510D"/>
    <w:rsid w:val="00BE7437"/>
    <w:rsid w:val="00BF0ACB"/>
    <w:rsid w:val="00BF2358"/>
    <w:rsid w:val="00BF6C9C"/>
    <w:rsid w:val="00BF713B"/>
    <w:rsid w:val="00C10676"/>
    <w:rsid w:val="00C1074B"/>
    <w:rsid w:val="00C11854"/>
    <w:rsid w:val="00C12A55"/>
    <w:rsid w:val="00C1300E"/>
    <w:rsid w:val="00C13516"/>
    <w:rsid w:val="00C13B89"/>
    <w:rsid w:val="00C140C9"/>
    <w:rsid w:val="00C20274"/>
    <w:rsid w:val="00C2047E"/>
    <w:rsid w:val="00C22EA8"/>
    <w:rsid w:val="00C237D5"/>
    <w:rsid w:val="00C2383F"/>
    <w:rsid w:val="00C2414A"/>
    <w:rsid w:val="00C32FF4"/>
    <w:rsid w:val="00C34088"/>
    <w:rsid w:val="00C359B2"/>
    <w:rsid w:val="00C37179"/>
    <w:rsid w:val="00C37940"/>
    <w:rsid w:val="00C400C3"/>
    <w:rsid w:val="00C404BC"/>
    <w:rsid w:val="00C40550"/>
    <w:rsid w:val="00C4184E"/>
    <w:rsid w:val="00C41BC0"/>
    <w:rsid w:val="00C4557B"/>
    <w:rsid w:val="00C455F8"/>
    <w:rsid w:val="00C4637A"/>
    <w:rsid w:val="00C4692A"/>
    <w:rsid w:val="00C549FF"/>
    <w:rsid w:val="00C6033D"/>
    <w:rsid w:val="00C6191B"/>
    <w:rsid w:val="00C6214E"/>
    <w:rsid w:val="00C6257B"/>
    <w:rsid w:val="00C63BC7"/>
    <w:rsid w:val="00C646CF"/>
    <w:rsid w:val="00C65784"/>
    <w:rsid w:val="00C708F0"/>
    <w:rsid w:val="00C70E3A"/>
    <w:rsid w:val="00C75789"/>
    <w:rsid w:val="00C75B35"/>
    <w:rsid w:val="00C77514"/>
    <w:rsid w:val="00C8228E"/>
    <w:rsid w:val="00C87088"/>
    <w:rsid w:val="00C87A5B"/>
    <w:rsid w:val="00C87F44"/>
    <w:rsid w:val="00C9217A"/>
    <w:rsid w:val="00C92C29"/>
    <w:rsid w:val="00C94DF1"/>
    <w:rsid w:val="00C9604F"/>
    <w:rsid w:val="00C969B0"/>
    <w:rsid w:val="00CA4F25"/>
    <w:rsid w:val="00CA533E"/>
    <w:rsid w:val="00CA59CA"/>
    <w:rsid w:val="00CB3AF1"/>
    <w:rsid w:val="00CB6E45"/>
    <w:rsid w:val="00CC02BF"/>
    <w:rsid w:val="00CC4561"/>
    <w:rsid w:val="00CC6490"/>
    <w:rsid w:val="00CC68AB"/>
    <w:rsid w:val="00CD0EFD"/>
    <w:rsid w:val="00CD17CE"/>
    <w:rsid w:val="00CD1B5C"/>
    <w:rsid w:val="00CD3AB0"/>
    <w:rsid w:val="00CD7D6B"/>
    <w:rsid w:val="00CE0351"/>
    <w:rsid w:val="00CE16FE"/>
    <w:rsid w:val="00CE2485"/>
    <w:rsid w:val="00CE38C7"/>
    <w:rsid w:val="00CE4102"/>
    <w:rsid w:val="00CE6B47"/>
    <w:rsid w:val="00CF0155"/>
    <w:rsid w:val="00CF29A3"/>
    <w:rsid w:val="00CF3DC3"/>
    <w:rsid w:val="00CF40CA"/>
    <w:rsid w:val="00CF5E01"/>
    <w:rsid w:val="00CF60F5"/>
    <w:rsid w:val="00D00940"/>
    <w:rsid w:val="00D03656"/>
    <w:rsid w:val="00D04FC2"/>
    <w:rsid w:val="00D070B6"/>
    <w:rsid w:val="00D11341"/>
    <w:rsid w:val="00D1367B"/>
    <w:rsid w:val="00D1540D"/>
    <w:rsid w:val="00D154B4"/>
    <w:rsid w:val="00D16119"/>
    <w:rsid w:val="00D205C8"/>
    <w:rsid w:val="00D20EA4"/>
    <w:rsid w:val="00D2385B"/>
    <w:rsid w:val="00D23F8D"/>
    <w:rsid w:val="00D250C9"/>
    <w:rsid w:val="00D255A2"/>
    <w:rsid w:val="00D2562B"/>
    <w:rsid w:val="00D27C08"/>
    <w:rsid w:val="00D337BE"/>
    <w:rsid w:val="00D343CF"/>
    <w:rsid w:val="00D40218"/>
    <w:rsid w:val="00D418DC"/>
    <w:rsid w:val="00D452D3"/>
    <w:rsid w:val="00D50BA5"/>
    <w:rsid w:val="00D53928"/>
    <w:rsid w:val="00D574B2"/>
    <w:rsid w:val="00D602DB"/>
    <w:rsid w:val="00D60710"/>
    <w:rsid w:val="00D64879"/>
    <w:rsid w:val="00D70A1B"/>
    <w:rsid w:val="00D741D3"/>
    <w:rsid w:val="00D754E0"/>
    <w:rsid w:val="00D76F24"/>
    <w:rsid w:val="00D77FF3"/>
    <w:rsid w:val="00D811F1"/>
    <w:rsid w:val="00D82000"/>
    <w:rsid w:val="00D82454"/>
    <w:rsid w:val="00D849E9"/>
    <w:rsid w:val="00D876C3"/>
    <w:rsid w:val="00D87B4D"/>
    <w:rsid w:val="00D87F8D"/>
    <w:rsid w:val="00D9155F"/>
    <w:rsid w:val="00D92B38"/>
    <w:rsid w:val="00D92D1A"/>
    <w:rsid w:val="00D93CEC"/>
    <w:rsid w:val="00D953D0"/>
    <w:rsid w:val="00D96B93"/>
    <w:rsid w:val="00D976AE"/>
    <w:rsid w:val="00DA07DF"/>
    <w:rsid w:val="00DA2E0E"/>
    <w:rsid w:val="00DA3FE0"/>
    <w:rsid w:val="00DA64D8"/>
    <w:rsid w:val="00DA7CD8"/>
    <w:rsid w:val="00DB426C"/>
    <w:rsid w:val="00DB42B6"/>
    <w:rsid w:val="00DB77F3"/>
    <w:rsid w:val="00DC0A51"/>
    <w:rsid w:val="00DC2FEB"/>
    <w:rsid w:val="00DC3D53"/>
    <w:rsid w:val="00DD00C5"/>
    <w:rsid w:val="00DD66E0"/>
    <w:rsid w:val="00DD6BD8"/>
    <w:rsid w:val="00DE2CAE"/>
    <w:rsid w:val="00DE3570"/>
    <w:rsid w:val="00DF14BB"/>
    <w:rsid w:val="00DF4B1D"/>
    <w:rsid w:val="00E01D4B"/>
    <w:rsid w:val="00E12DE7"/>
    <w:rsid w:val="00E1360C"/>
    <w:rsid w:val="00E14467"/>
    <w:rsid w:val="00E14DA4"/>
    <w:rsid w:val="00E15CC0"/>
    <w:rsid w:val="00E15D36"/>
    <w:rsid w:val="00E17627"/>
    <w:rsid w:val="00E17D79"/>
    <w:rsid w:val="00E23251"/>
    <w:rsid w:val="00E25394"/>
    <w:rsid w:val="00E25CB3"/>
    <w:rsid w:val="00E3376A"/>
    <w:rsid w:val="00E34F3D"/>
    <w:rsid w:val="00E359B2"/>
    <w:rsid w:val="00E35DDE"/>
    <w:rsid w:val="00E40E3B"/>
    <w:rsid w:val="00E5167B"/>
    <w:rsid w:val="00E610C6"/>
    <w:rsid w:val="00E64025"/>
    <w:rsid w:val="00E65A2C"/>
    <w:rsid w:val="00E66660"/>
    <w:rsid w:val="00E67EA5"/>
    <w:rsid w:val="00E71026"/>
    <w:rsid w:val="00E76D26"/>
    <w:rsid w:val="00E82521"/>
    <w:rsid w:val="00E83684"/>
    <w:rsid w:val="00E8748B"/>
    <w:rsid w:val="00E90E3B"/>
    <w:rsid w:val="00E91847"/>
    <w:rsid w:val="00E91BB4"/>
    <w:rsid w:val="00E95FA3"/>
    <w:rsid w:val="00E96477"/>
    <w:rsid w:val="00E97EC1"/>
    <w:rsid w:val="00EA11DC"/>
    <w:rsid w:val="00EA2C02"/>
    <w:rsid w:val="00EA3D67"/>
    <w:rsid w:val="00EA6320"/>
    <w:rsid w:val="00EA6DDE"/>
    <w:rsid w:val="00EB0CFA"/>
    <w:rsid w:val="00EB2AB3"/>
    <w:rsid w:val="00EB62C7"/>
    <w:rsid w:val="00EC26F4"/>
    <w:rsid w:val="00EC58C4"/>
    <w:rsid w:val="00EC7089"/>
    <w:rsid w:val="00ED083D"/>
    <w:rsid w:val="00EE0EA3"/>
    <w:rsid w:val="00EE1135"/>
    <w:rsid w:val="00EE224F"/>
    <w:rsid w:val="00EE2A61"/>
    <w:rsid w:val="00EE499D"/>
    <w:rsid w:val="00EE5E3C"/>
    <w:rsid w:val="00EE7C5C"/>
    <w:rsid w:val="00EF2703"/>
    <w:rsid w:val="00EF383B"/>
    <w:rsid w:val="00EF59EB"/>
    <w:rsid w:val="00EF661A"/>
    <w:rsid w:val="00F00F09"/>
    <w:rsid w:val="00F122A7"/>
    <w:rsid w:val="00F15A45"/>
    <w:rsid w:val="00F15BAB"/>
    <w:rsid w:val="00F16706"/>
    <w:rsid w:val="00F17462"/>
    <w:rsid w:val="00F17C01"/>
    <w:rsid w:val="00F21EB7"/>
    <w:rsid w:val="00F25FE0"/>
    <w:rsid w:val="00F26103"/>
    <w:rsid w:val="00F263A3"/>
    <w:rsid w:val="00F26759"/>
    <w:rsid w:val="00F2699F"/>
    <w:rsid w:val="00F27B86"/>
    <w:rsid w:val="00F316CE"/>
    <w:rsid w:val="00F3186D"/>
    <w:rsid w:val="00F321F2"/>
    <w:rsid w:val="00F32DD4"/>
    <w:rsid w:val="00F338BB"/>
    <w:rsid w:val="00F346A3"/>
    <w:rsid w:val="00F36C4F"/>
    <w:rsid w:val="00F43015"/>
    <w:rsid w:val="00F43374"/>
    <w:rsid w:val="00F46E96"/>
    <w:rsid w:val="00F47475"/>
    <w:rsid w:val="00F50E0D"/>
    <w:rsid w:val="00F54C12"/>
    <w:rsid w:val="00F55B1A"/>
    <w:rsid w:val="00F568D7"/>
    <w:rsid w:val="00F6108B"/>
    <w:rsid w:val="00F61E3D"/>
    <w:rsid w:val="00F62E71"/>
    <w:rsid w:val="00F63F2D"/>
    <w:rsid w:val="00F64105"/>
    <w:rsid w:val="00F66493"/>
    <w:rsid w:val="00F71F76"/>
    <w:rsid w:val="00F7298B"/>
    <w:rsid w:val="00F7377D"/>
    <w:rsid w:val="00F73F4C"/>
    <w:rsid w:val="00F74ED4"/>
    <w:rsid w:val="00F7555F"/>
    <w:rsid w:val="00F756B0"/>
    <w:rsid w:val="00F76552"/>
    <w:rsid w:val="00F77FBB"/>
    <w:rsid w:val="00F82EE1"/>
    <w:rsid w:val="00F852C5"/>
    <w:rsid w:val="00F92722"/>
    <w:rsid w:val="00F928F4"/>
    <w:rsid w:val="00F95306"/>
    <w:rsid w:val="00F957B0"/>
    <w:rsid w:val="00FA2D4A"/>
    <w:rsid w:val="00FA31CB"/>
    <w:rsid w:val="00FA3F87"/>
    <w:rsid w:val="00FA5839"/>
    <w:rsid w:val="00FA7802"/>
    <w:rsid w:val="00FB2FF2"/>
    <w:rsid w:val="00FB3B44"/>
    <w:rsid w:val="00FB3BE8"/>
    <w:rsid w:val="00FB56B9"/>
    <w:rsid w:val="00FB58B9"/>
    <w:rsid w:val="00FB6D53"/>
    <w:rsid w:val="00FC139E"/>
    <w:rsid w:val="00FC2AA0"/>
    <w:rsid w:val="00FC3F44"/>
    <w:rsid w:val="00FC4C9E"/>
    <w:rsid w:val="00FC702F"/>
    <w:rsid w:val="00FD385E"/>
    <w:rsid w:val="00FE248C"/>
    <w:rsid w:val="00FE2B04"/>
    <w:rsid w:val="00FE3D77"/>
    <w:rsid w:val="00FE4A56"/>
    <w:rsid w:val="00FE606C"/>
    <w:rsid w:val="00FE71B3"/>
    <w:rsid w:val="00FF10D2"/>
    <w:rsid w:val="00FF310F"/>
    <w:rsid w:val="00FF6EEB"/>
    <w:rsid w:val="00FF7C8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C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Verdana" w:hAnsi="Verdan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550"/>
    <w:rPr>
      <w:rFonts w:ascii="Times New Roman" w:eastAsia="Times New Roman" w:hAnsi="Times New Roman"/>
      <w:sz w:val="24"/>
      <w:szCs w:val="24"/>
      <w:lang w:eastAsia="en-US"/>
    </w:rPr>
  </w:style>
  <w:style w:type="paragraph" w:styleId="Overskrift1">
    <w:name w:val="heading 1"/>
    <w:basedOn w:val="Normal"/>
    <w:next w:val="Normal"/>
    <w:link w:val="Overskrift1Tegn"/>
    <w:uiPriority w:val="9"/>
    <w:qFormat/>
    <w:rsid w:val="00C40550"/>
    <w:pPr>
      <w:numPr>
        <w:numId w:val="15"/>
      </w:numPr>
      <w:spacing w:before="240" w:after="60"/>
      <w:contextualSpacing/>
      <w:outlineLvl w:val="0"/>
    </w:pPr>
    <w:rPr>
      <w:b/>
      <w:bCs/>
      <w:sz w:val="32"/>
      <w:szCs w:val="28"/>
      <w:lang w:val="nn-NO"/>
    </w:rPr>
  </w:style>
  <w:style w:type="paragraph" w:styleId="Overskrift2">
    <w:name w:val="heading 2"/>
    <w:basedOn w:val="Normal"/>
    <w:next w:val="Normal"/>
    <w:link w:val="Overskrift2Tegn"/>
    <w:uiPriority w:val="9"/>
    <w:qFormat/>
    <w:rsid w:val="00C40550"/>
    <w:pPr>
      <w:numPr>
        <w:ilvl w:val="1"/>
        <w:numId w:val="15"/>
      </w:numPr>
      <w:spacing w:before="240" w:after="60"/>
      <w:ind w:left="576"/>
      <w:outlineLvl w:val="1"/>
    </w:pPr>
    <w:rPr>
      <w:b/>
      <w:bCs/>
      <w:i/>
      <w:sz w:val="28"/>
      <w:szCs w:val="26"/>
      <w:lang w:val="nn-NO"/>
    </w:rPr>
  </w:style>
  <w:style w:type="paragraph" w:styleId="Overskrift3">
    <w:name w:val="heading 3"/>
    <w:basedOn w:val="Normal"/>
    <w:next w:val="Normal"/>
    <w:link w:val="Overskrift3Tegn"/>
    <w:uiPriority w:val="9"/>
    <w:qFormat/>
    <w:rsid w:val="00C40550"/>
    <w:pPr>
      <w:keepNext/>
      <w:numPr>
        <w:ilvl w:val="2"/>
        <w:numId w:val="15"/>
      </w:numPr>
      <w:spacing w:before="240" w:after="60"/>
      <w:ind w:left="720"/>
      <w:outlineLvl w:val="2"/>
    </w:pPr>
    <w:rPr>
      <w:b/>
      <w:bCs/>
      <w:lang w:val="nn-NO"/>
    </w:rPr>
  </w:style>
  <w:style w:type="paragraph" w:styleId="Overskrift4">
    <w:name w:val="heading 4"/>
    <w:basedOn w:val="Normal"/>
    <w:next w:val="Normal"/>
    <w:link w:val="Overskrift4Tegn"/>
    <w:uiPriority w:val="9"/>
    <w:qFormat/>
    <w:rsid w:val="006D1BA2"/>
    <w:pPr>
      <w:keepNext/>
      <w:keepLines/>
      <w:numPr>
        <w:ilvl w:val="3"/>
        <w:numId w:val="15"/>
      </w:numPr>
      <w:spacing w:before="200"/>
      <w:outlineLvl w:val="3"/>
    </w:pPr>
    <w:rPr>
      <w:rFonts w:ascii="Arial" w:hAnsi="Arial"/>
      <w:bCs/>
      <w:iCs/>
    </w:rPr>
  </w:style>
  <w:style w:type="paragraph" w:styleId="Overskrift5">
    <w:name w:val="heading 5"/>
    <w:basedOn w:val="Normal"/>
    <w:next w:val="Normal"/>
    <w:link w:val="Overskrift5Tegn"/>
    <w:uiPriority w:val="9"/>
    <w:qFormat/>
    <w:rsid w:val="006D1BA2"/>
    <w:pPr>
      <w:keepNext/>
      <w:keepLines/>
      <w:numPr>
        <w:ilvl w:val="4"/>
        <w:numId w:val="15"/>
      </w:numPr>
      <w:spacing w:before="200"/>
      <w:outlineLvl w:val="4"/>
    </w:pPr>
    <w:rPr>
      <w:rFonts w:ascii="Verdana" w:hAnsi="Verdana"/>
      <w:color w:val="243F60"/>
      <w:sz w:val="20"/>
    </w:rPr>
  </w:style>
  <w:style w:type="paragraph" w:styleId="Overskrift6">
    <w:name w:val="heading 6"/>
    <w:basedOn w:val="Normal"/>
    <w:next w:val="Normal"/>
    <w:link w:val="Overskrift6Tegn"/>
    <w:uiPriority w:val="9"/>
    <w:qFormat/>
    <w:rsid w:val="006D1BA2"/>
    <w:pPr>
      <w:keepNext/>
      <w:keepLines/>
      <w:numPr>
        <w:ilvl w:val="5"/>
        <w:numId w:val="15"/>
      </w:numPr>
      <w:spacing w:before="200"/>
      <w:outlineLvl w:val="5"/>
    </w:pPr>
    <w:rPr>
      <w:rFonts w:ascii="Verdana" w:hAnsi="Verdana"/>
      <w:i/>
      <w:iCs/>
      <w:color w:val="243F60"/>
      <w:sz w:val="20"/>
    </w:rPr>
  </w:style>
  <w:style w:type="paragraph" w:styleId="Overskrift7">
    <w:name w:val="heading 7"/>
    <w:basedOn w:val="Normal"/>
    <w:next w:val="Normal"/>
    <w:link w:val="Overskrift7Tegn"/>
    <w:uiPriority w:val="9"/>
    <w:qFormat/>
    <w:rsid w:val="006D1BA2"/>
    <w:pPr>
      <w:keepNext/>
      <w:keepLines/>
      <w:numPr>
        <w:ilvl w:val="6"/>
        <w:numId w:val="15"/>
      </w:numPr>
      <w:spacing w:before="200"/>
      <w:outlineLvl w:val="6"/>
    </w:pPr>
    <w:rPr>
      <w:rFonts w:ascii="Verdana" w:hAnsi="Verdana"/>
      <w:i/>
      <w:iCs/>
      <w:color w:val="404040"/>
      <w:sz w:val="20"/>
    </w:rPr>
  </w:style>
  <w:style w:type="paragraph" w:styleId="Overskrift8">
    <w:name w:val="heading 8"/>
    <w:basedOn w:val="Normal"/>
    <w:next w:val="Normal"/>
    <w:link w:val="Overskrift8Tegn"/>
    <w:uiPriority w:val="9"/>
    <w:qFormat/>
    <w:rsid w:val="006D1BA2"/>
    <w:pPr>
      <w:keepNext/>
      <w:keepLines/>
      <w:numPr>
        <w:ilvl w:val="7"/>
        <w:numId w:val="15"/>
      </w:numPr>
      <w:spacing w:before="200"/>
      <w:outlineLvl w:val="7"/>
    </w:pPr>
    <w:rPr>
      <w:rFonts w:ascii="Verdana" w:hAnsi="Verdana"/>
      <w:color w:val="404040"/>
      <w:sz w:val="20"/>
      <w:szCs w:val="20"/>
    </w:rPr>
  </w:style>
  <w:style w:type="paragraph" w:styleId="Overskrift9">
    <w:name w:val="heading 9"/>
    <w:basedOn w:val="Normal"/>
    <w:next w:val="Normal"/>
    <w:link w:val="Overskrift9Tegn"/>
    <w:uiPriority w:val="9"/>
    <w:qFormat/>
    <w:rsid w:val="006D1BA2"/>
    <w:pPr>
      <w:keepNext/>
      <w:keepLines/>
      <w:numPr>
        <w:ilvl w:val="8"/>
        <w:numId w:val="15"/>
      </w:numPr>
      <w:spacing w:before="200"/>
      <w:outlineLvl w:val="8"/>
    </w:pPr>
    <w:rPr>
      <w:rFonts w:ascii="Verdana" w:hAnsi="Verdan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C40550"/>
    <w:rPr>
      <w:rFonts w:ascii="Times New Roman" w:eastAsia="Times New Roman" w:hAnsi="Times New Roman"/>
      <w:b/>
      <w:bCs/>
      <w:sz w:val="32"/>
      <w:szCs w:val="28"/>
      <w:lang w:val="nn-NO" w:eastAsia="en-US"/>
    </w:rPr>
  </w:style>
  <w:style w:type="character" w:customStyle="1" w:styleId="Overskrift2Tegn">
    <w:name w:val="Overskrift 2 Tegn"/>
    <w:link w:val="Overskrift2"/>
    <w:uiPriority w:val="9"/>
    <w:rsid w:val="00C40550"/>
    <w:rPr>
      <w:rFonts w:ascii="Times New Roman" w:eastAsia="Times New Roman" w:hAnsi="Times New Roman"/>
      <w:b/>
      <w:bCs/>
      <w:i/>
      <w:sz w:val="28"/>
      <w:szCs w:val="26"/>
      <w:lang w:val="nn-NO" w:eastAsia="en-US"/>
    </w:rPr>
  </w:style>
  <w:style w:type="character" w:customStyle="1" w:styleId="Overskrift3Tegn">
    <w:name w:val="Overskrift 3 Tegn"/>
    <w:link w:val="Overskrift3"/>
    <w:uiPriority w:val="9"/>
    <w:rsid w:val="00C40550"/>
    <w:rPr>
      <w:rFonts w:ascii="Times New Roman" w:eastAsia="Times New Roman" w:hAnsi="Times New Roman"/>
      <w:b/>
      <w:bCs/>
      <w:sz w:val="24"/>
      <w:szCs w:val="24"/>
      <w:lang w:val="nn-NO" w:eastAsia="en-US"/>
    </w:rPr>
  </w:style>
  <w:style w:type="paragraph" w:styleId="Undertittel">
    <w:name w:val="Subtitle"/>
    <w:basedOn w:val="Normal"/>
    <w:next w:val="Normal"/>
    <w:link w:val="UndertittelTegn"/>
    <w:qFormat/>
    <w:rsid w:val="008027A4"/>
    <w:pPr>
      <w:spacing w:after="60"/>
      <w:jc w:val="center"/>
      <w:outlineLvl w:val="1"/>
    </w:pPr>
    <w:rPr>
      <w:rFonts w:ascii="Verdana" w:hAnsi="Verdana"/>
      <w:b/>
      <w:sz w:val="20"/>
    </w:rPr>
  </w:style>
  <w:style w:type="character" w:customStyle="1" w:styleId="UndertittelTegn">
    <w:name w:val="Undertittel Tegn"/>
    <w:link w:val="Undertittel"/>
    <w:rsid w:val="008027A4"/>
    <w:rPr>
      <w:rFonts w:ascii="Verdana" w:eastAsia="Times New Roman" w:hAnsi="Verdana" w:cs="Times New Roman"/>
      <w:b/>
      <w:sz w:val="20"/>
      <w:szCs w:val="24"/>
      <w:lang w:val="en-US"/>
    </w:rPr>
  </w:style>
  <w:style w:type="paragraph" w:styleId="Bobletekst">
    <w:name w:val="Balloon Text"/>
    <w:basedOn w:val="Normal"/>
    <w:link w:val="BobletekstTegn"/>
    <w:uiPriority w:val="99"/>
    <w:semiHidden/>
    <w:unhideWhenUsed/>
    <w:rsid w:val="008027A4"/>
    <w:rPr>
      <w:rFonts w:ascii="Tahoma" w:hAnsi="Tahoma"/>
      <w:sz w:val="16"/>
      <w:szCs w:val="16"/>
    </w:rPr>
  </w:style>
  <w:style w:type="character" w:customStyle="1" w:styleId="BobletekstTegn">
    <w:name w:val="Bobletekst Tegn"/>
    <w:link w:val="Bobletekst"/>
    <w:uiPriority w:val="99"/>
    <w:semiHidden/>
    <w:rsid w:val="008027A4"/>
    <w:rPr>
      <w:rFonts w:ascii="Tahoma" w:eastAsia="Times New Roman" w:hAnsi="Tahoma" w:cs="Tahoma"/>
      <w:sz w:val="16"/>
      <w:szCs w:val="16"/>
      <w:lang w:val="en-US"/>
    </w:rPr>
  </w:style>
  <w:style w:type="character" w:styleId="Sidetall">
    <w:name w:val="page number"/>
    <w:basedOn w:val="Standardskriftforavsnitt"/>
    <w:rsid w:val="008027A4"/>
  </w:style>
  <w:style w:type="paragraph" w:styleId="Dato">
    <w:name w:val="Date"/>
    <w:basedOn w:val="Normal"/>
    <w:next w:val="Normal"/>
    <w:link w:val="DatoTegn"/>
    <w:rsid w:val="008027A4"/>
    <w:pPr>
      <w:keepLines/>
      <w:widowControl w:val="0"/>
    </w:pPr>
    <w:rPr>
      <w:rFonts w:ascii="Verdana" w:hAnsi="Verdana"/>
      <w:sz w:val="20"/>
      <w:lang w:eastAsia="nb-NO"/>
    </w:rPr>
  </w:style>
  <w:style w:type="character" w:customStyle="1" w:styleId="DatoTegn">
    <w:name w:val="Dato Tegn"/>
    <w:link w:val="Dato"/>
    <w:rsid w:val="008027A4"/>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8027A4"/>
    <w:pPr>
      <w:numPr>
        <w:ilvl w:val="12"/>
      </w:numPr>
      <w:ind w:left="1418"/>
    </w:pPr>
    <w:rPr>
      <w:rFonts w:ascii="Verdana" w:hAnsi="Verdana"/>
      <w:sz w:val="20"/>
      <w:szCs w:val="20"/>
      <w:lang w:val="en-GB" w:eastAsia="nb-NO"/>
    </w:rPr>
  </w:style>
  <w:style w:type="character" w:customStyle="1" w:styleId="Brdtekstinnrykk2Tegn">
    <w:name w:val="Brødtekstinnrykk 2 Tegn"/>
    <w:link w:val="Brdtekstinnrykk2"/>
    <w:rsid w:val="008027A4"/>
    <w:rPr>
      <w:rFonts w:ascii="Verdana" w:eastAsia="Times New Roman" w:hAnsi="Verdana" w:cs="Times New Roman"/>
      <w:sz w:val="20"/>
      <w:szCs w:val="20"/>
      <w:lang w:val="en-GB" w:eastAsia="nb-NO"/>
    </w:rPr>
  </w:style>
  <w:style w:type="numbering" w:styleId="111111">
    <w:name w:val="Outline List 2"/>
    <w:basedOn w:val="Ingenliste"/>
    <w:rsid w:val="008027A4"/>
    <w:pPr>
      <w:numPr>
        <w:numId w:val="4"/>
      </w:numPr>
    </w:pPr>
  </w:style>
  <w:style w:type="character" w:styleId="Merknadsreferanse">
    <w:name w:val="annotation reference"/>
    <w:semiHidden/>
    <w:rsid w:val="008027A4"/>
    <w:rPr>
      <w:sz w:val="16"/>
      <w:szCs w:val="16"/>
    </w:rPr>
  </w:style>
  <w:style w:type="paragraph" w:styleId="Merknadstekst">
    <w:name w:val="annotation text"/>
    <w:basedOn w:val="Normal"/>
    <w:link w:val="MerknadstekstTegn"/>
    <w:semiHidden/>
    <w:rsid w:val="008027A4"/>
    <w:rPr>
      <w:rFonts w:ascii="Verdana" w:hAnsi="Verdana"/>
      <w:sz w:val="20"/>
      <w:szCs w:val="20"/>
    </w:rPr>
  </w:style>
  <w:style w:type="character" w:customStyle="1" w:styleId="MerknadstekstTegn">
    <w:name w:val="Merknadstekst Tegn"/>
    <w:link w:val="Merknadsteks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9"/>
      </w:numPr>
      <w:spacing w:after="180"/>
    </w:pPr>
    <w:rPr>
      <w:rFonts w:ascii="Arial" w:hAnsi="Arial"/>
      <w:sz w:val="22"/>
      <w:szCs w:val="22"/>
      <w:lang w:eastAsia="nb-NO"/>
    </w:rPr>
  </w:style>
  <w:style w:type="paragraph" w:customStyle="1" w:styleId="Bokstavliste2">
    <w:name w:val="Bokstavliste 2"/>
    <w:basedOn w:val="Normal"/>
    <w:rsid w:val="008027A4"/>
    <w:pPr>
      <w:keepLines/>
      <w:widowControl w:val="0"/>
      <w:numPr>
        <w:ilvl w:val="1"/>
        <w:numId w:val="9"/>
      </w:numPr>
      <w:spacing w:after="60"/>
    </w:pPr>
    <w:rPr>
      <w:rFonts w:ascii="Arial" w:hAnsi="Arial"/>
      <w:sz w:val="22"/>
      <w:szCs w:val="22"/>
      <w:lang w:eastAsia="nb-NO"/>
    </w:rPr>
  </w:style>
  <w:style w:type="paragraph" w:styleId="Tittel">
    <w:name w:val="Title"/>
    <w:basedOn w:val="Normal"/>
    <w:next w:val="Normal"/>
    <w:link w:val="TittelTegn"/>
    <w:uiPriority w:val="10"/>
    <w:qFormat/>
    <w:rsid w:val="00FF10D2"/>
    <w:pPr>
      <w:widowControl w:val="0"/>
      <w:contextualSpacing/>
    </w:pPr>
    <w:rPr>
      <w:rFonts w:ascii="Arial" w:hAnsi="Arial"/>
      <w:b/>
      <w:spacing w:val="5"/>
      <w:kern w:val="28"/>
      <w:sz w:val="32"/>
      <w:szCs w:val="52"/>
    </w:rPr>
  </w:style>
  <w:style w:type="character" w:customStyle="1" w:styleId="TittelTegn">
    <w:name w:val="Tittel Tegn"/>
    <w:link w:val="Tittel"/>
    <w:uiPriority w:val="10"/>
    <w:rsid w:val="00FF10D2"/>
    <w:rPr>
      <w:rFonts w:ascii="Arial" w:eastAsia="Times New Roman" w:hAnsi="Arial" w:cs="Times New Roman"/>
      <w:b/>
      <w:spacing w:val="5"/>
      <w:kern w:val="28"/>
      <w:sz w:val="32"/>
      <w:szCs w:val="52"/>
      <w:lang w:val="en-US"/>
    </w:rPr>
  </w:style>
  <w:style w:type="character" w:customStyle="1" w:styleId="Overskrift4Tegn">
    <w:name w:val="Overskrift 4 Tegn"/>
    <w:link w:val="Overskrift4"/>
    <w:uiPriority w:val="9"/>
    <w:rsid w:val="006D1BA2"/>
    <w:rPr>
      <w:rFonts w:ascii="Arial" w:eastAsia="Times New Roman" w:hAnsi="Arial" w:cs="Times New Roman"/>
      <w:bCs/>
      <w:iCs/>
      <w:sz w:val="24"/>
      <w:szCs w:val="24"/>
      <w:lang w:val="en-US"/>
    </w:rPr>
  </w:style>
  <w:style w:type="character" w:customStyle="1" w:styleId="Overskrift5Tegn">
    <w:name w:val="Overskrift 5 Tegn"/>
    <w:link w:val="Overskrift5"/>
    <w:uiPriority w:val="9"/>
    <w:semiHidden/>
    <w:rsid w:val="006D1BA2"/>
    <w:rPr>
      <w:rFonts w:ascii="Verdana" w:eastAsia="Times New Roman" w:hAnsi="Verdana" w:cs="Times New Roman"/>
      <w:color w:val="243F60"/>
      <w:sz w:val="20"/>
      <w:szCs w:val="24"/>
      <w:lang w:val="en-US"/>
    </w:rPr>
  </w:style>
  <w:style w:type="character" w:customStyle="1" w:styleId="Overskrift6Tegn">
    <w:name w:val="Overskrift 6 Tegn"/>
    <w:link w:val="Overskrift6"/>
    <w:uiPriority w:val="9"/>
    <w:semiHidden/>
    <w:rsid w:val="006D1BA2"/>
    <w:rPr>
      <w:rFonts w:ascii="Verdana" w:eastAsia="Times New Roman" w:hAnsi="Verdana" w:cs="Times New Roman"/>
      <w:i/>
      <w:iCs/>
      <w:color w:val="243F60"/>
      <w:sz w:val="20"/>
      <w:szCs w:val="24"/>
      <w:lang w:val="en-US"/>
    </w:rPr>
  </w:style>
  <w:style w:type="character" w:customStyle="1" w:styleId="Overskrift7Tegn">
    <w:name w:val="Overskrift 7 Tegn"/>
    <w:link w:val="Overskrift7"/>
    <w:uiPriority w:val="9"/>
    <w:semiHidden/>
    <w:rsid w:val="006D1BA2"/>
    <w:rPr>
      <w:rFonts w:ascii="Verdana" w:eastAsia="Times New Roman" w:hAnsi="Verdana" w:cs="Times New Roman"/>
      <w:i/>
      <w:iCs/>
      <w:color w:val="404040"/>
      <w:sz w:val="20"/>
      <w:szCs w:val="24"/>
      <w:lang w:val="en-US"/>
    </w:rPr>
  </w:style>
  <w:style w:type="character" w:customStyle="1" w:styleId="Overskrift8Tegn">
    <w:name w:val="Overskrift 8 Tegn"/>
    <w:link w:val="Overskrift8"/>
    <w:uiPriority w:val="9"/>
    <w:semiHidden/>
    <w:rsid w:val="006D1BA2"/>
    <w:rPr>
      <w:rFonts w:ascii="Verdana" w:eastAsia="Times New Roman" w:hAnsi="Verdana" w:cs="Times New Roman"/>
      <w:color w:val="404040"/>
      <w:sz w:val="20"/>
      <w:szCs w:val="20"/>
      <w:lang w:val="en-US"/>
    </w:rPr>
  </w:style>
  <w:style w:type="character" w:customStyle="1" w:styleId="Overskrift9Tegn">
    <w:name w:val="Overskrift 9 Tegn"/>
    <w:link w:val="Overskrift9"/>
    <w:uiPriority w:val="9"/>
    <w:semiHidden/>
    <w:rsid w:val="006D1BA2"/>
    <w:rPr>
      <w:rFonts w:ascii="Verdana" w:eastAsia="Times New Roman" w:hAnsi="Verdana" w:cs="Times New Roman"/>
      <w:i/>
      <w:iCs/>
      <w:color w:val="404040"/>
      <w:sz w:val="20"/>
      <w:szCs w:val="20"/>
      <w:lang w:val="en-US"/>
    </w:rPr>
  </w:style>
  <w:style w:type="paragraph" w:customStyle="1" w:styleId="Overskriftforinnholdsfortegnelse1">
    <w:name w:val="Overskrift for innholdsfortegnelse1"/>
    <w:basedOn w:val="Overskrift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INNH2">
    <w:name w:val="toc 2"/>
    <w:basedOn w:val="Normal"/>
    <w:next w:val="Normal"/>
    <w:autoRedefine/>
    <w:uiPriority w:val="39"/>
    <w:unhideWhenUsed/>
    <w:qFormat/>
    <w:rsid w:val="002F21DC"/>
    <w:pPr>
      <w:ind w:left="221"/>
    </w:pPr>
    <w:rPr>
      <w:caps/>
      <w:szCs w:val="22"/>
    </w:rPr>
  </w:style>
  <w:style w:type="paragraph" w:styleId="INNH1">
    <w:name w:val="toc 1"/>
    <w:basedOn w:val="Normal"/>
    <w:next w:val="Normal"/>
    <w:autoRedefine/>
    <w:uiPriority w:val="39"/>
    <w:unhideWhenUsed/>
    <w:rsid w:val="002F21DC"/>
    <w:pPr>
      <w:spacing w:before="120" w:after="120"/>
    </w:pPr>
    <w:rPr>
      <w:b/>
      <w:caps/>
      <w:szCs w:val="22"/>
    </w:rPr>
  </w:style>
  <w:style w:type="paragraph" w:styleId="INNH3">
    <w:name w:val="toc 3"/>
    <w:basedOn w:val="Normal"/>
    <w:next w:val="Normal"/>
    <w:autoRedefine/>
    <w:uiPriority w:val="39"/>
    <w:unhideWhenUsed/>
    <w:qFormat/>
    <w:rsid w:val="002F21DC"/>
    <w:pPr>
      <w:ind w:left="442"/>
    </w:pPr>
    <w:rPr>
      <w:i/>
      <w:szCs w:val="22"/>
    </w:rPr>
  </w:style>
  <w:style w:type="paragraph" w:styleId="INNH4">
    <w:name w:val="toc 4"/>
    <w:basedOn w:val="Normal"/>
    <w:next w:val="Normal"/>
    <w:autoRedefine/>
    <w:uiPriority w:val="39"/>
    <w:unhideWhenUsed/>
    <w:rsid w:val="002F21DC"/>
    <w:pPr>
      <w:ind w:left="658"/>
    </w:pPr>
    <w:rPr>
      <w:sz w:val="18"/>
      <w:szCs w:val="22"/>
      <w:lang w:val="nn-NO" w:eastAsia="nn-NO"/>
    </w:rPr>
  </w:style>
  <w:style w:type="paragraph" w:styleId="INNH5">
    <w:name w:val="toc 5"/>
    <w:basedOn w:val="Normal"/>
    <w:next w:val="Normal"/>
    <w:autoRedefine/>
    <w:uiPriority w:val="39"/>
    <w:unhideWhenUsed/>
    <w:rsid w:val="00FF10D2"/>
    <w:pPr>
      <w:spacing w:after="100" w:line="276" w:lineRule="auto"/>
      <w:ind w:left="880"/>
    </w:pPr>
    <w:rPr>
      <w:rFonts w:ascii="Verdana" w:hAnsi="Verdana"/>
      <w:sz w:val="22"/>
      <w:szCs w:val="22"/>
      <w:lang w:val="nn-NO" w:eastAsia="nn-NO"/>
    </w:rPr>
  </w:style>
  <w:style w:type="paragraph" w:styleId="INNH6">
    <w:name w:val="toc 6"/>
    <w:basedOn w:val="Normal"/>
    <w:next w:val="Normal"/>
    <w:autoRedefine/>
    <w:uiPriority w:val="39"/>
    <w:unhideWhenUsed/>
    <w:rsid w:val="00FF10D2"/>
    <w:pPr>
      <w:spacing w:after="100" w:line="276" w:lineRule="auto"/>
      <w:ind w:left="1100"/>
    </w:pPr>
    <w:rPr>
      <w:rFonts w:ascii="Verdana" w:hAnsi="Verdana"/>
      <w:sz w:val="22"/>
      <w:szCs w:val="22"/>
      <w:lang w:val="nn-NO" w:eastAsia="nn-NO"/>
    </w:rPr>
  </w:style>
  <w:style w:type="paragraph" w:styleId="INNH7">
    <w:name w:val="toc 7"/>
    <w:basedOn w:val="Normal"/>
    <w:next w:val="Normal"/>
    <w:autoRedefine/>
    <w:uiPriority w:val="39"/>
    <w:unhideWhenUsed/>
    <w:rsid w:val="00FF10D2"/>
    <w:pPr>
      <w:spacing w:after="100" w:line="276" w:lineRule="auto"/>
      <w:ind w:left="1320"/>
    </w:pPr>
    <w:rPr>
      <w:rFonts w:ascii="Verdana" w:hAnsi="Verdana"/>
      <w:sz w:val="22"/>
      <w:szCs w:val="22"/>
      <w:lang w:val="nn-NO" w:eastAsia="nn-NO"/>
    </w:rPr>
  </w:style>
  <w:style w:type="paragraph" w:styleId="INNH8">
    <w:name w:val="toc 8"/>
    <w:basedOn w:val="Normal"/>
    <w:next w:val="Normal"/>
    <w:autoRedefine/>
    <w:uiPriority w:val="39"/>
    <w:unhideWhenUsed/>
    <w:rsid w:val="00FF10D2"/>
    <w:pPr>
      <w:spacing w:after="100" w:line="276" w:lineRule="auto"/>
      <w:ind w:left="1540"/>
    </w:pPr>
    <w:rPr>
      <w:rFonts w:ascii="Verdana" w:hAnsi="Verdana"/>
      <w:sz w:val="22"/>
      <w:szCs w:val="22"/>
      <w:lang w:val="nn-NO" w:eastAsia="nn-NO"/>
    </w:rPr>
  </w:style>
  <w:style w:type="paragraph" w:styleId="INNH9">
    <w:name w:val="toc 9"/>
    <w:basedOn w:val="Normal"/>
    <w:next w:val="Normal"/>
    <w:autoRedefine/>
    <w:uiPriority w:val="39"/>
    <w:unhideWhenUsed/>
    <w:rsid w:val="00FF10D2"/>
    <w:pPr>
      <w:spacing w:after="100" w:line="276" w:lineRule="auto"/>
      <w:ind w:left="1760"/>
    </w:pPr>
    <w:rPr>
      <w:rFonts w:ascii="Verdana" w:hAnsi="Verdana"/>
      <w:sz w:val="22"/>
      <w:szCs w:val="22"/>
      <w:lang w:val="nn-NO" w:eastAsia="nn-NO"/>
    </w:rPr>
  </w:style>
  <w:style w:type="character" w:styleId="Hyperkobling">
    <w:name w:val="Hyperlink"/>
    <w:uiPriority w:val="99"/>
    <w:unhideWhenUsed/>
    <w:rsid w:val="00FF10D2"/>
    <w:rPr>
      <w:color w:val="0000FF"/>
      <w:u w:val="single"/>
    </w:rPr>
  </w:style>
  <w:style w:type="paragraph" w:styleId="Topptekst">
    <w:name w:val="header"/>
    <w:basedOn w:val="Normal"/>
    <w:link w:val="TopptekstTegn"/>
    <w:uiPriority w:val="99"/>
    <w:unhideWhenUsed/>
    <w:rsid w:val="009545D3"/>
    <w:pPr>
      <w:tabs>
        <w:tab w:val="center" w:pos="4513"/>
        <w:tab w:val="right" w:pos="9026"/>
      </w:tabs>
    </w:pPr>
    <w:rPr>
      <w:rFonts w:ascii="Verdana" w:hAnsi="Verdana"/>
      <w:sz w:val="20"/>
    </w:rPr>
  </w:style>
  <w:style w:type="character" w:customStyle="1" w:styleId="TopptekstTegn">
    <w:name w:val="Topptekst Tegn"/>
    <w:link w:val="Topptekst"/>
    <w:uiPriority w:val="99"/>
    <w:rsid w:val="009545D3"/>
    <w:rPr>
      <w:rFonts w:ascii="Verdana" w:eastAsia="Times New Roman" w:hAnsi="Verdana" w:cs="Times New Roman"/>
      <w:sz w:val="20"/>
      <w:szCs w:val="24"/>
      <w:lang w:val="en-US"/>
    </w:rPr>
  </w:style>
  <w:style w:type="paragraph" w:styleId="Bunntekst">
    <w:name w:val="footer"/>
    <w:basedOn w:val="Normal"/>
    <w:link w:val="BunntekstTegn"/>
    <w:uiPriority w:val="99"/>
    <w:unhideWhenUsed/>
    <w:rsid w:val="009545D3"/>
    <w:pPr>
      <w:tabs>
        <w:tab w:val="center" w:pos="4513"/>
        <w:tab w:val="right" w:pos="9026"/>
      </w:tabs>
    </w:pPr>
    <w:rPr>
      <w:rFonts w:ascii="Verdana" w:hAnsi="Verdana"/>
      <w:sz w:val="20"/>
    </w:rPr>
  </w:style>
  <w:style w:type="character" w:customStyle="1" w:styleId="BunntekstTegn">
    <w:name w:val="Bunntekst Tegn"/>
    <w:link w:val="Bunntekst"/>
    <w:uiPriority w:val="99"/>
    <w:rsid w:val="009545D3"/>
    <w:rPr>
      <w:rFonts w:ascii="Verdana" w:eastAsia="Times New Roman" w:hAnsi="Verdana" w:cs="Times New Roman"/>
      <w:sz w:val="20"/>
      <w:szCs w:val="24"/>
      <w:lang w:val="en-US"/>
    </w:rPr>
  </w:style>
  <w:style w:type="paragraph" w:customStyle="1" w:styleId="Listeavsnitt1">
    <w:name w:val="Listeavsnitt1"/>
    <w:basedOn w:val="Normal"/>
    <w:uiPriority w:val="34"/>
    <w:qFormat/>
    <w:rsid w:val="0091643A"/>
    <w:pPr>
      <w:ind w:left="720"/>
      <w:contextualSpacing/>
    </w:pPr>
  </w:style>
  <w:style w:type="paragraph" w:styleId="Kommentaremne">
    <w:name w:val="annotation subject"/>
    <w:basedOn w:val="Merknadstekst"/>
    <w:next w:val="Merknadstekst"/>
    <w:link w:val="KommentaremneTegn"/>
    <w:uiPriority w:val="99"/>
    <w:semiHidden/>
    <w:unhideWhenUsed/>
    <w:rsid w:val="009C29F2"/>
    <w:rPr>
      <w:b/>
      <w:bCs/>
    </w:rPr>
  </w:style>
  <w:style w:type="character" w:customStyle="1" w:styleId="KommentaremneTegn">
    <w:name w:val="Kommentaremne Tegn"/>
    <w:link w:val="Kommentaremne"/>
    <w:uiPriority w:val="99"/>
    <w:semiHidden/>
    <w:rsid w:val="009C29F2"/>
    <w:rPr>
      <w:rFonts w:ascii="Verdana" w:eastAsia="Times New Roman" w:hAnsi="Verdana" w:cs="Times New Roman"/>
      <w:b/>
      <w:bCs/>
      <w:sz w:val="20"/>
      <w:szCs w:val="20"/>
      <w:lang w:val="en-US"/>
    </w:rPr>
  </w:style>
  <w:style w:type="table" w:styleId="Tabellrutenett">
    <w:name w:val="Table Grid"/>
    <w:basedOn w:val="Vanligtabell"/>
    <w:rsid w:val="0001453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rsid w:val="0062348A"/>
    <w:pPr>
      <w:spacing w:after="120"/>
    </w:pPr>
  </w:style>
  <w:style w:type="paragraph" w:styleId="Listeavsnitt">
    <w:name w:val="List Paragraph"/>
    <w:basedOn w:val="Normal"/>
    <w:uiPriority w:val="34"/>
    <w:qFormat/>
    <w:rsid w:val="005A6781"/>
    <w:pPr>
      <w:ind w:left="720"/>
      <w:contextualSpacing/>
    </w:pPr>
  </w:style>
  <w:style w:type="paragraph" w:styleId="Overskriftforinnholdsfortegnelse">
    <w:name w:val="TOC Heading"/>
    <w:basedOn w:val="Overskrift1"/>
    <w:next w:val="Normal"/>
    <w:uiPriority w:val="39"/>
    <w:semiHidden/>
    <w:unhideWhenUsed/>
    <w:qFormat/>
    <w:rsid w:val="008D4211"/>
    <w:pPr>
      <w:keepNext/>
      <w:keepLines/>
      <w:numPr>
        <w:numId w:val="0"/>
      </w:numPr>
      <w:spacing w:before="480" w:after="0" w:line="276" w:lineRule="auto"/>
      <w:contextualSpacing w:val="0"/>
      <w:outlineLvl w:val="9"/>
    </w:pPr>
    <w:rPr>
      <w:rFonts w:asciiTheme="majorHAnsi" w:eastAsiaTheme="majorEastAsia" w:hAnsiTheme="majorHAnsi" w:cstheme="majorBidi"/>
      <w:color w:val="365F91" w:themeColor="accent1" w:themeShade="BF"/>
      <w:sz w:val="28"/>
      <w:lang w:val="en-US"/>
    </w:rPr>
  </w:style>
  <w:style w:type="paragraph" w:styleId="Revisjon">
    <w:name w:val="Revision"/>
    <w:hidden/>
    <w:uiPriority w:val="99"/>
    <w:semiHidden/>
    <w:rsid w:val="000E7B3C"/>
    <w:rPr>
      <w:rFonts w:ascii="Times New Roman" w:eastAsia="Times New Roman" w:hAnsi="Times New Roman"/>
      <w:sz w:val="24"/>
      <w:szCs w:val="24"/>
      <w:lang w:val="en-US" w:eastAsia="en-US"/>
    </w:rPr>
  </w:style>
  <w:style w:type="character" w:styleId="Fulgthyperkobling">
    <w:name w:val="FollowedHyperlink"/>
    <w:basedOn w:val="Standardskriftforavsnitt"/>
    <w:uiPriority w:val="99"/>
    <w:semiHidden/>
    <w:unhideWhenUsed/>
    <w:rsid w:val="00E610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3479760">
      <w:bodyDiv w:val="1"/>
      <w:marLeft w:val="0"/>
      <w:marRight w:val="0"/>
      <w:marTop w:val="0"/>
      <w:marBottom w:val="0"/>
      <w:divBdr>
        <w:top w:val="none" w:sz="0" w:space="0" w:color="auto"/>
        <w:left w:val="none" w:sz="0" w:space="0" w:color="auto"/>
        <w:bottom w:val="none" w:sz="0" w:space="0" w:color="auto"/>
        <w:right w:val="none" w:sz="0" w:space="0" w:color="auto"/>
      </w:divBdr>
    </w:div>
    <w:div w:id="1276788655">
      <w:bodyDiv w:val="1"/>
      <w:marLeft w:val="0"/>
      <w:marRight w:val="0"/>
      <w:marTop w:val="0"/>
      <w:marBottom w:val="0"/>
      <w:divBdr>
        <w:top w:val="none" w:sz="0" w:space="0" w:color="auto"/>
        <w:left w:val="none" w:sz="0" w:space="0" w:color="auto"/>
        <w:bottom w:val="none" w:sz="0" w:space="0" w:color="auto"/>
        <w:right w:val="none" w:sz="0" w:space="0" w:color="auto"/>
      </w:divBdr>
    </w:div>
    <w:div w:id="153302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inwe\Downloads\Avtaleskjema%20-%20enkel%20varekontrakt%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60DE2FA5D9C2C45BE54A255494813EC" ma:contentTypeVersion="3" ma:contentTypeDescription="Opprett et nytt dokument." ma:contentTypeScope="" ma:versionID="175cfc9b451d6d58ddf5e6389ccd0323">
  <xsd:schema xmlns:xsd="http://www.w3.org/2001/XMLSchema" xmlns:xs="http://www.w3.org/2001/XMLSchema" xmlns:p="http://schemas.microsoft.com/office/2006/metadata/properties" xmlns:ns2="ed0a8ef6-c2c3-45f2-9262-b8a86ee3ce42" targetNamespace="http://schemas.microsoft.com/office/2006/metadata/properties" ma:root="true" ma:fieldsID="745451374cf08a51dc40f58e72d2c1ad" ns2:_="">
    <xsd:import namespace="ed0a8ef6-c2c3-45f2-9262-b8a86ee3ce4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a8ef6-c2c3-45f2-9262-b8a86ee3ce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BB0AD-17A4-4A62-A247-78F635DB5ABC}">
  <ds:schemaRefs>
    <ds:schemaRef ds:uri="http://schemas.openxmlformats.org/officeDocument/2006/bibliography"/>
  </ds:schemaRefs>
</ds:datastoreItem>
</file>

<file path=customXml/itemProps2.xml><?xml version="1.0" encoding="utf-8"?>
<ds:datastoreItem xmlns:ds="http://schemas.openxmlformats.org/officeDocument/2006/customXml" ds:itemID="{E243CE08-3629-4E20-80B2-473010BB2A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3A59F8-D7BE-48BC-B499-2ED6AEBBED17}">
  <ds:schemaRefs>
    <ds:schemaRef ds:uri="http://schemas.microsoft.com/sharepoint/v3/contenttype/forms"/>
  </ds:schemaRefs>
</ds:datastoreItem>
</file>

<file path=customXml/itemProps4.xml><?xml version="1.0" encoding="utf-8"?>
<ds:datastoreItem xmlns:ds="http://schemas.openxmlformats.org/officeDocument/2006/customXml" ds:itemID="{77A3275C-4FBA-43C9-894A-2C73B7E1F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a8ef6-c2c3-45f2-9262-b8a86ee3ce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Avtaleskjema - enkel varekontrakt (2)</Template>
  <TotalTime>0</TotalTime>
  <Pages>5</Pages>
  <Words>670</Words>
  <Characters>3553</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4215</CharactersWithSpaces>
  <SharedDoc>false</SharedDoc>
  <HLinks>
    <vt:vector size="786" baseType="variant">
      <vt:variant>
        <vt:i4>4784143</vt:i4>
      </vt:variant>
      <vt:variant>
        <vt:i4>911</vt:i4>
      </vt:variant>
      <vt:variant>
        <vt:i4>0</vt:i4>
      </vt:variant>
      <vt:variant>
        <vt:i4>5</vt:i4>
      </vt:variant>
      <vt:variant>
        <vt:lpwstr>http://www.bergen.kommune.no/basic30/dldoclink.asp?docid=BKDOK-2011-00064</vt:lpwstr>
      </vt:variant>
      <vt:variant>
        <vt:lpwstr/>
      </vt:variant>
      <vt:variant>
        <vt:i4>1048624</vt:i4>
      </vt:variant>
      <vt:variant>
        <vt:i4>871</vt:i4>
      </vt:variant>
      <vt:variant>
        <vt:i4>0</vt:i4>
      </vt:variant>
      <vt:variant>
        <vt:i4>5</vt:i4>
      </vt:variant>
      <vt:variant>
        <vt:lpwstr/>
      </vt:variant>
      <vt:variant>
        <vt:lpwstr>_Toc312151469</vt:lpwstr>
      </vt:variant>
      <vt:variant>
        <vt:i4>1048624</vt:i4>
      </vt:variant>
      <vt:variant>
        <vt:i4>865</vt:i4>
      </vt:variant>
      <vt:variant>
        <vt:i4>0</vt:i4>
      </vt:variant>
      <vt:variant>
        <vt:i4>5</vt:i4>
      </vt:variant>
      <vt:variant>
        <vt:lpwstr/>
      </vt:variant>
      <vt:variant>
        <vt:lpwstr>_Toc312151468</vt:lpwstr>
      </vt:variant>
      <vt:variant>
        <vt:i4>1048624</vt:i4>
      </vt:variant>
      <vt:variant>
        <vt:i4>859</vt:i4>
      </vt:variant>
      <vt:variant>
        <vt:i4>0</vt:i4>
      </vt:variant>
      <vt:variant>
        <vt:i4>5</vt:i4>
      </vt:variant>
      <vt:variant>
        <vt:lpwstr/>
      </vt:variant>
      <vt:variant>
        <vt:lpwstr>_Toc312151467</vt:lpwstr>
      </vt:variant>
      <vt:variant>
        <vt:i4>1048624</vt:i4>
      </vt:variant>
      <vt:variant>
        <vt:i4>853</vt:i4>
      </vt:variant>
      <vt:variant>
        <vt:i4>0</vt:i4>
      </vt:variant>
      <vt:variant>
        <vt:i4>5</vt:i4>
      </vt:variant>
      <vt:variant>
        <vt:lpwstr/>
      </vt:variant>
      <vt:variant>
        <vt:lpwstr>_Toc312151466</vt:lpwstr>
      </vt:variant>
      <vt:variant>
        <vt:i4>1048624</vt:i4>
      </vt:variant>
      <vt:variant>
        <vt:i4>847</vt:i4>
      </vt:variant>
      <vt:variant>
        <vt:i4>0</vt:i4>
      </vt:variant>
      <vt:variant>
        <vt:i4>5</vt:i4>
      </vt:variant>
      <vt:variant>
        <vt:lpwstr/>
      </vt:variant>
      <vt:variant>
        <vt:lpwstr>_Toc312151465</vt:lpwstr>
      </vt:variant>
      <vt:variant>
        <vt:i4>1048624</vt:i4>
      </vt:variant>
      <vt:variant>
        <vt:i4>841</vt:i4>
      </vt:variant>
      <vt:variant>
        <vt:i4>0</vt:i4>
      </vt:variant>
      <vt:variant>
        <vt:i4>5</vt:i4>
      </vt:variant>
      <vt:variant>
        <vt:lpwstr/>
      </vt:variant>
      <vt:variant>
        <vt:lpwstr>_Toc312151464</vt:lpwstr>
      </vt:variant>
      <vt:variant>
        <vt:i4>1048624</vt:i4>
      </vt:variant>
      <vt:variant>
        <vt:i4>835</vt:i4>
      </vt:variant>
      <vt:variant>
        <vt:i4>0</vt:i4>
      </vt:variant>
      <vt:variant>
        <vt:i4>5</vt:i4>
      </vt:variant>
      <vt:variant>
        <vt:lpwstr/>
      </vt:variant>
      <vt:variant>
        <vt:lpwstr>_Toc312151463</vt:lpwstr>
      </vt:variant>
      <vt:variant>
        <vt:i4>1048624</vt:i4>
      </vt:variant>
      <vt:variant>
        <vt:i4>829</vt:i4>
      </vt:variant>
      <vt:variant>
        <vt:i4>0</vt:i4>
      </vt:variant>
      <vt:variant>
        <vt:i4>5</vt:i4>
      </vt:variant>
      <vt:variant>
        <vt:lpwstr/>
      </vt:variant>
      <vt:variant>
        <vt:lpwstr>_Toc312151462</vt:lpwstr>
      </vt:variant>
      <vt:variant>
        <vt:i4>1048624</vt:i4>
      </vt:variant>
      <vt:variant>
        <vt:i4>823</vt:i4>
      </vt:variant>
      <vt:variant>
        <vt:i4>0</vt:i4>
      </vt:variant>
      <vt:variant>
        <vt:i4>5</vt:i4>
      </vt:variant>
      <vt:variant>
        <vt:lpwstr/>
      </vt:variant>
      <vt:variant>
        <vt:lpwstr>_Toc312151461</vt:lpwstr>
      </vt:variant>
      <vt:variant>
        <vt:i4>1048624</vt:i4>
      </vt:variant>
      <vt:variant>
        <vt:i4>817</vt:i4>
      </vt:variant>
      <vt:variant>
        <vt:i4>0</vt:i4>
      </vt:variant>
      <vt:variant>
        <vt:i4>5</vt:i4>
      </vt:variant>
      <vt:variant>
        <vt:lpwstr/>
      </vt:variant>
      <vt:variant>
        <vt:lpwstr>_Toc312151460</vt:lpwstr>
      </vt:variant>
      <vt:variant>
        <vt:i4>1245232</vt:i4>
      </vt:variant>
      <vt:variant>
        <vt:i4>811</vt:i4>
      </vt:variant>
      <vt:variant>
        <vt:i4>0</vt:i4>
      </vt:variant>
      <vt:variant>
        <vt:i4>5</vt:i4>
      </vt:variant>
      <vt:variant>
        <vt:lpwstr/>
      </vt:variant>
      <vt:variant>
        <vt:lpwstr>_Toc312151459</vt:lpwstr>
      </vt:variant>
      <vt:variant>
        <vt:i4>1245232</vt:i4>
      </vt:variant>
      <vt:variant>
        <vt:i4>805</vt:i4>
      </vt:variant>
      <vt:variant>
        <vt:i4>0</vt:i4>
      </vt:variant>
      <vt:variant>
        <vt:i4>5</vt:i4>
      </vt:variant>
      <vt:variant>
        <vt:lpwstr/>
      </vt:variant>
      <vt:variant>
        <vt:lpwstr>_Toc312151458</vt:lpwstr>
      </vt:variant>
      <vt:variant>
        <vt:i4>1245232</vt:i4>
      </vt:variant>
      <vt:variant>
        <vt:i4>799</vt:i4>
      </vt:variant>
      <vt:variant>
        <vt:i4>0</vt:i4>
      </vt:variant>
      <vt:variant>
        <vt:i4>5</vt:i4>
      </vt:variant>
      <vt:variant>
        <vt:lpwstr/>
      </vt:variant>
      <vt:variant>
        <vt:lpwstr>_Toc312151457</vt:lpwstr>
      </vt:variant>
      <vt:variant>
        <vt:i4>1245232</vt:i4>
      </vt:variant>
      <vt:variant>
        <vt:i4>793</vt:i4>
      </vt:variant>
      <vt:variant>
        <vt:i4>0</vt:i4>
      </vt:variant>
      <vt:variant>
        <vt:i4>5</vt:i4>
      </vt:variant>
      <vt:variant>
        <vt:lpwstr/>
      </vt:variant>
      <vt:variant>
        <vt:lpwstr>_Toc312151456</vt:lpwstr>
      </vt:variant>
      <vt:variant>
        <vt:i4>1245232</vt:i4>
      </vt:variant>
      <vt:variant>
        <vt:i4>787</vt:i4>
      </vt:variant>
      <vt:variant>
        <vt:i4>0</vt:i4>
      </vt:variant>
      <vt:variant>
        <vt:i4>5</vt:i4>
      </vt:variant>
      <vt:variant>
        <vt:lpwstr/>
      </vt:variant>
      <vt:variant>
        <vt:lpwstr>_Toc312151455</vt:lpwstr>
      </vt:variant>
      <vt:variant>
        <vt:i4>1245232</vt:i4>
      </vt:variant>
      <vt:variant>
        <vt:i4>781</vt:i4>
      </vt:variant>
      <vt:variant>
        <vt:i4>0</vt:i4>
      </vt:variant>
      <vt:variant>
        <vt:i4>5</vt:i4>
      </vt:variant>
      <vt:variant>
        <vt:lpwstr/>
      </vt:variant>
      <vt:variant>
        <vt:lpwstr>_Toc312151454</vt:lpwstr>
      </vt:variant>
      <vt:variant>
        <vt:i4>1245232</vt:i4>
      </vt:variant>
      <vt:variant>
        <vt:i4>775</vt:i4>
      </vt:variant>
      <vt:variant>
        <vt:i4>0</vt:i4>
      </vt:variant>
      <vt:variant>
        <vt:i4>5</vt:i4>
      </vt:variant>
      <vt:variant>
        <vt:lpwstr/>
      </vt:variant>
      <vt:variant>
        <vt:lpwstr>_Toc312151453</vt:lpwstr>
      </vt:variant>
      <vt:variant>
        <vt:i4>1245232</vt:i4>
      </vt:variant>
      <vt:variant>
        <vt:i4>769</vt:i4>
      </vt:variant>
      <vt:variant>
        <vt:i4>0</vt:i4>
      </vt:variant>
      <vt:variant>
        <vt:i4>5</vt:i4>
      </vt:variant>
      <vt:variant>
        <vt:lpwstr/>
      </vt:variant>
      <vt:variant>
        <vt:lpwstr>_Toc312151452</vt:lpwstr>
      </vt:variant>
      <vt:variant>
        <vt:i4>1245232</vt:i4>
      </vt:variant>
      <vt:variant>
        <vt:i4>763</vt:i4>
      </vt:variant>
      <vt:variant>
        <vt:i4>0</vt:i4>
      </vt:variant>
      <vt:variant>
        <vt:i4>5</vt:i4>
      </vt:variant>
      <vt:variant>
        <vt:lpwstr/>
      </vt:variant>
      <vt:variant>
        <vt:lpwstr>_Toc312151451</vt:lpwstr>
      </vt:variant>
      <vt:variant>
        <vt:i4>1245232</vt:i4>
      </vt:variant>
      <vt:variant>
        <vt:i4>757</vt:i4>
      </vt:variant>
      <vt:variant>
        <vt:i4>0</vt:i4>
      </vt:variant>
      <vt:variant>
        <vt:i4>5</vt:i4>
      </vt:variant>
      <vt:variant>
        <vt:lpwstr/>
      </vt:variant>
      <vt:variant>
        <vt:lpwstr>_Toc312151450</vt:lpwstr>
      </vt:variant>
      <vt:variant>
        <vt:i4>1179696</vt:i4>
      </vt:variant>
      <vt:variant>
        <vt:i4>751</vt:i4>
      </vt:variant>
      <vt:variant>
        <vt:i4>0</vt:i4>
      </vt:variant>
      <vt:variant>
        <vt:i4>5</vt:i4>
      </vt:variant>
      <vt:variant>
        <vt:lpwstr/>
      </vt:variant>
      <vt:variant>
        <vt:lpwstr>_Toc312151449</vt:lpwstr>
      </vt:variant>
      <vt:variant>
        <vt:i4>1179696</vt:i4>
      </vt:variant>
      <vt:variant>
        <vt:i4>745</vt:i4>
      </vt:variant>
      <vt:variant>
        <vt:i4>0</vt:i4>
      </vt:variant>
      <vt:variant>
        <vt:i4>5</vt:i4>
      </vt:variant>
      <vt:variant>
        <vt:lpwstr/>
      </vt:variant>
      <vt:variant>
        <vt:lpwstr>_Toc312151448</vt:lpwstr>
      </vt:variant>
      <vt:variant>
        <vt:i4>1179696</vt:i4>
      </vt:variant>
      <vt:variant>
        <vt:i4>739</vt:i4>
      </vt:variant>
      <vt:variant>
        <vt:i4>0</vt:i4>
      </vt:variant>
      <vt:variant>
        <vt:i4>5</vt:i4>
      </vt:variant>
      <vt:variant>
        <vt:lpwstr/>
      </vt:variant>
      <vt:variant>
        <vt:lpwstr>_Toc312151447</vt:lpwstr>
      </vt:variant>
      <vt:variant>
        <vt:i4>1179696</vt:i4>
      </vt:variant>
      <vt:variant>
        <vt:i4>733</vt:i4>
      </vt:variant>
      <vt:variant>
        <vt:i4>0</vt:i4>
      </vt:variant>
      <vt:variant>
        <vt:i4>5</vt:i4>
      </vt:variant>
      <vt:variant>
        <vt:lpwstr/>
      </vt:variant>
      <vt:variant>
        <vt:lpwstr>_Toc312151446</vt:lpwstr>
      </vt:variant>
      <vt:variant>
        <vt:i4>1179696</vt:i4>
      </vt:variant>
      <vt:variant>
        <vt:i4>727</vt:i4>
      </vt:variant>
      <vt:variant>
        <vt:i4>0</vt:i4>
      </vt:variant>
      <vt:variant>
        <vt:i4>5</vt:i4>
      </vt:variant>
      <vt:variant>
        <vt:lpwstr/>
      </vt:variant>
      <vt:variant>
        <vt:lpwstr>_Toc312151445</vt:lpwstr>
      </vt:variant>
      <vt:variant>
        <vt:i4>1179696</vt:i4>
      </vt:variant>
      <vt:variant>
        <vt:i4>721</vt:i4>
      </vt:variant>
      <vt:variant>
        <vt:i4>0</vt:i4>
      </vt:variant>
      <vt:variant>
        <vt:i4>5</vt:i4>
      </vt:variant>
      <vt:variant>
        <vt:lpwstr/>
      </vt:variant>
      <vt:variant>
        <vt:lpwstr>_Toc312151444</vt:lpwstr>
      </vt:variant>
      <vt:variant>
        <vt:i4>1179696</vt:i4>
      </vt:variant>
      <vt:variant>
        <vt:i4>715</vt:i4>
      </vt:variant>
      <vt:variant>
        <vt:i4>0</vt:i4>
      </vt:variant>
      <vt:variant>
        <vt:i4>5</vt:i4>
      </vt:variant>
      <vt:variant>
        <vt:lpwstr/>
      </vt:variant>
      <vt:variant>
        <vt:lpwstr>_Toc312151443</vt:lpwstr>
      </vt:variant>
      <vt:variant>
        <vt:i4>1179696</vt:i4>
      </vt:variant>
      <vt:variant>
        <vt:i4>709</vt:i4>
      </vt:variant>
      <vt:variant>
        <vt:i4>0</vt:i4>
      </vt:variant>
      <vt:variant>
        <vt:i4>5</vt:i4>
      </vt:variant>
      <vt:variant>
        <vt:lpwstr/>
      </vt:variant>
      <vt:variant>
        <vt:lpwstr>_Toc312151442</vt:lpwstr>
      </vt:variant>
      <vt:variant>
        <vt:i4>1179696</vt:i4>
      </vt:variant>
      <vt:variant>
        <vt:i4>703</vt:i4>
      </vt:variant>
      <vt:variant>
        <vt:i4>0</vt:i4>
      </vt:variant>
      <vt:variant>
        <vt:i4>5</vt:i4>
      </vt:variant>
      <vt:variant>
        <vt:lpwstr/>
      </vt:variant>
      <vt:variant>
        <vt:lpwstr>_Toc312151441</vt:lpwstr>
      </vt:variant>
      <vt:variant>
        <vt:i4>1179696</vt:i4>
      </vt:variant>
      <vt:variant>
        <vt:i4>697</vt:i4>
      </vt:variant>
      <vt:variant>
        <vt:i4>0</vt:i4>
      </vt:variant>
      <vt:variant>
        <vt:i4>5</vt:i4>
      </vt:variant>
      <vt:variant>
        <vt:lpwstr/>
      </vt:variant>
      <vt:variant>
        <vt:lpwstr>_Toc312151440</vt:lpwstr>
      </vt:variant>
      <vt:variant>
        <vt:i4>1376304</vt:i4>
      </vt:variant>
      <vt:variant>
        <vt:i4>691</vt:i4>
      </vt:variant>
      <vt:variant>
        <vt:i4>0</vt:i4>
      </vt:variant>
      <vt:variant>
        <vt:i4>5</vt:i4>
      </vt:variant>
      <vt:variant>
        <vt:lpwstr/>
      </vt:variant>
      <vt:variant>
        <vt:lpwstr>_Toc312151439</vt:lpwstr>
      </vt:variant>
      <vt:variant>
        <vt:i4>1376304</vt:i4>
      </vt:variant>
      <vt:variant>
        <vt:i4>685</vt:i4>
      </vt:variant>
      <vt:variant>
        <vt:i4>0</vt:i4>
      </vt:variant>
      <vt:variant>
        <vt:i4>5</vt:i4>
      </vt:variant>
      <vt:variant>
        <vt:lpwstr/>
      </vt:variant>
      <vt:variant>
        <vt:lpwstr>_Toc312151438</vt:lpwstr>
      </vt:variant>
      <vt:variant>
        <vt:i4>1376304</vt:i4>
      </vt:variant>
      <vt:variant>
        <vt:i4>679</vt:i4>
      </vt:variant>
      <vt:variant>
        <vt:i4>0</vt:i4>
      </vt:variant>
      <vt:variant>
        <vt:i4>5</vt:i4>
      </vt:variant>
      <vt:variant>
        <vt:lpwstr/>
      </vt:variant>
      <vt:variant>
        <vt:lpwstr>_Toc312151437</vt:lpwstr>
      </vt:variant>
      <vt:variant>
        <vt:i4>1376304</vt:i4>
      </vt:variant>
      <vt:variant>
        <vt:i4>673</vt:i4>
      </vt:variant>
      <vt:variant>
        <vt:i4>0</vt:i4>
      </vt:variant>
      <vt:variant>
        <vt:i4>5</vt:i4>
      </vt:variant>
      <vt:variant>
        <vt:lpwstr/>
      </vt:variant>
      <vt:variant>
        <vt:lpwstr>_Toc312151436</vt:lpwstr>
      </vt:variant>
      <vt:variant>
        <vt:i4>1376304</vt:i4>
      </vt:variant>
      <vt:variant>
        <vt:i4>667</vt:i4>
      </vt:variant>
      <vt:variant>
        <vt:i4>0</vt:i4>
      </vt:variant>
      <vt:variant>
        <vt:i4>5</vt:i4>
      </vt:variant>
      <vt:variant>
        <vt:lpwstr/>
      </vt:variant>
      <vt:variant>
        <vt:lpwstr>_Toc312151435</vt:lpwstr>
      </vt:variant>
      <vt:variant>
        <vt:i4>1376304</vt:i4>
      </vt:variant>
      <vt:variant>
        <vt:i4>661</vt:i4>
      </vt:variant>
      <vt:variant>
        <vt:i4>0</vt:i4>
      </vt:variant>
      <vt:variant>
        <vt:i4>5</vt:i4>
      </vt:variant>
      <vt:variant>
        <vt:lpwstr/>
      </vt:variant>
      <vt:variant>
        <vt:lpwstr>_Toc312151434</vt:lpwstr>
      </vt:variant>
      <vt:variant>
        <vt:i4>1376304</vt:i4>
      </vt:variant>
      <vt:variant>
        <vt:i4>655</vt:i4>
      </vt:variant>
      <vt:variant>
        <vt:i4>0</vt:i4>
      </vt:variant>
      <vt:variant>
        <vt:i4>5</vt:i4>
      </vt:variant>
      <vt:variant>
        <vt:lpwstr/>
      </vt:variant>
      <vt:variant>
        <vt:lpwstr>_Toc312151433</vt:lpwstr>
      </vt:variant>
      <vt:variant>
        <vt:i4>1376304</vt:i4>
      </vt:variant>
      <vt:variant>
        <vt:i4>649</vt:i4>
      </vt:variant>
      <vt:variant>
        <vt:i4>0</vt:i4>
      </vt:variant>
      <vt:variant>
        <vt:i4>5</vt:i4>
      </vt:variant>
      <vt:variant>
        <vt:lpwstr/>
      </vt:variant>
      <vt:variant>
        <vt:lpwstr>_Toc312151432</vt:lpwstr>
      </vt:variant>
      <vt:variant>
        <vt:i4>1376304</vt:i4>
      </vt:variant>
      <vt:variant>
        <vt:i4>643</vt:i4>
      </vt:variant>
      <vt:variant>
        <vt:i4>0</vt:i4>
      </vt:variant>
      <vt:variant>
        <vt:i4>5</vt:i4>
      </vt:variant>
      <vt:variant>
        <vt:lpwstr/>
      </vt:variant>
      <vt:variant>
        <vt:lpwstr>_Toc312151431</vt:lpwstr>
      </vt:variant>
      <vt:variant>
        <vt:i4>1376304</vt:i4>
      </vt:variant>
      <vt:variant>
        <vt:i4>637</vt:i4>
      </vt:variant>
      <vt:variant>
        <vt:i4>0</vt:i4>
      </vt:variant>
      <vt:variant>
        <vt:i4>5</vt:i4>
      </vt:variant>
      <vt:variant>
        <vt:lpwstr/>
      </vt:variant>
      <vt:variant>
        <vt:lpwstr>_Toc312151430</vt:lpwstr>
      </vt:variant>
      <vt:variant>
        <vt:i4>1310768</vt:i4>
      </vt:variant>
      <vt:variant>
        <vt:i4>631</vt:i4>
      </vt:variant>
      <vt:variant>
        <vt:i4>0</vt:i4>
      </vt:variant>
      <vt:variant>
        <vt:i4>5</vt:i4>
      </vt:variant>
      <vt:variant>
        <vt:lpwstr/>
      </vt:variant>
      <vt:variant>
        <vt:lpwstr>_Toc312151429</vt:lpwstr>
      </vt:variant>
      <vt:variant>
        <vt:i4>1310768</vt:i4>
      </vt:variant>
      <vt:variant>
        <vt:i4>625</vt:i4>
      </vt:variant>
      <vt:variant>
        <vt:i4>0</vt:i4>
      </vt:variant>
      <vt:variant>
        <vt:i4>5</vt:i4>
      </vt:variant>
      <vt:variant>
        <vt:lpwstr/>
      </vt:variant>
      <vt:variant>
        <vt:lpwstr>_Toc312151428</vt:lpwstr>
      </vt:variant>
      <vt:variant>
        <vt:i4>1310768</vt:i4>
      </vt:variant>
      <vt:variant>
        <vt:i4>619</vt:i4>
      </vt:variant>
      <vt:variant>
        <vt:i4>0</vt:i4>
      </vt:variant>
      <vt:variant>
        <vt:i4>5</vt:i4>
      </vt:variant>
      <vt:variant>
        <vt:lpwstr/>
      </vt:variant>
      <vt:variant>
        <vt:lpwstr>_Toc312151427</vt:lpwstr>
      </vt:variant>
      <vt:variant>
        <vt:i4>1310768</vt:i4>
      </vt:variant>
      <vt:variant>
        <vt:i4>613</vt:i4>
      </vt:variant>
      <vt:variant>
        <vt:i4>0</vt:i4>
      </vt:variant>
      <vt:variant>
        <vt:i4>5</vt:i4>
      </vt:variant>
      <vt:variant>
        <vt:lpwstr/>
      </vt:variant>
      <vt:variant>
        <vt:lpwstr>_Toc312151426</vt:lpwstr>
      </vt:variant>
      <vt:variant>
        <vt:i4>1310768</vt:i4>
      </vt:variant>
      <vt:variant>
        <vt:i4>607</vt:i4>
      </vt:variant>
      <vt:variant>
        <vt:i4>0</vt:i4>
      </vt:variant>
      <vt:variant>
        <vt:i4>5</vt:i4>
      </vt:variant>
      <vt:variant>
        <vt:lpwstr/>
      </vt:variant>
      <vt:variant>
        <vt:lpwstr>_Toc312151425</vt:lpwstr>
      </vt:variant>
      <vt:variant>
        <vt:i4>1310768</vt:i4>
      </vt:variant>
      <vt:variant>
        <vt:i4>601</vt:i4>
      </vt:variant>
      <vt:variant>
        <vt:i4>0</vt:i4>
      </vt:variant>
      <vt:variant>
        <vt:i4>5</vt:i4>
      </vt:variant>
      <vt:variant>
        <vt:lpwstr/>
      </vt:variant>
      <vt:variant>
        <vt:lpwstr>_Toc312151424</vt:lpwstr>
      </vt:variant>
      <vt:variant>
        <vt:i4>1310768</vt:i4>
      </vt:variant>
      <vt:variant>
        <vt:i4>595</vt:i4>
      </vt:variant>
      <vt:variant>
        <vt:i4>0</vt:i4>
      </vt:variant>
      <vt:variant>
        <vt:i4>5</vt:i4>
      </vt:variant>
      <vt:variant>
        <vt:lpwstr/>
      </vt:variant>
      <vt:variant>
        <vt:lpwstr>_Toc312151423</vt:lpwstr>
      </vt:variant>
      <vt:variant>
        <vt:i4>1310768</vt:i4>
      </vt:variant>
      <vt:variant>
        <vt:i4>589</vt:i4>
      </vt:variant>
      <vt:variant>
        <vt:i4>0</vt:i4>
      </vt:variant>
      <vt:variant>
        <vt:i4>5</vt:i4>
      </vt:variant>
      <vt:variant>
        <vt:lpwstr/>
      </vt:variant>
      <vt:variant>
        <vt:lpwstr>_Toc312151422</vt:lpwstr>
      </vt:variant>
      <vt:variant>
        <vt:i4>1310768</vt:i4>
      </vt:variant>
      <vt:variant>
        <vt:i4>583</vt:i4>
      </vt:variant>
      <vt:variant>
        <vt:i4>0</vt:i4>
      </vt:variant>
      <vt:variant>
        <vt:i4>5</vt:i4>
      </vt:variant>
      <vt:variant>
        <vt:lpwstr/>
      </vt:variant>
      <vt:variant>
        <vt:lpwstr>_Toc312151421</vt:lpwstr>
      </vt:variant>
      <vt:variant>
        <vt:i4>1310768</vt:i4>
      </vt:variant>
      <vt:variant>
        <vt:i4>577</vt:i4>
      </vt:variant>
      <vt:variant>
        <vt:i4>0</vt:i4>
      </vt:variant>
      <vt:variant>
        <vt:i4>5</vt:i4>
      </vt:variant>
      <vt:variant>
        <vt:lpwstr/>
      </vt:variant>
      <vt:variant>
        <vt:lpwstr>_Toc312151420</vt:lpwstr>
      </vt:variant>
      <vt:variant>
        <vt:i4>1507376</vt:i4>
      </vt:variant>
      <vt:variant>
        <vt:i4>571</vt:i4>
      </vt:variant>
      <vt:variant>
        <vt:i4>0</vt:i4>
      </vt:variant>
      <vt:variant>
        <vt:i4>5</vt:i4>
      </vt:variant>
      <vt:variant>
        <vt:lpwstr/>
      </vt:variant>
      <vt:variant>
        <vt:lpwstr>_Toc312151419</vt:lpwstr>
      </vt:variant>
      <vt:variant>
        <vt:i4>1507376</vt:i4>
      </vt:variant>
      <vt:variant>
        <vt:i4>565</vt:i4>
      </vt:variant>
      <vt:variant>
        <vt:i4>0</vt:i4>
      </vt:variant>
      <vt:variant>
        <vt:i4>5</vt:i4>
      </vt:variant>
      <vt:variant>
        <vt:lpwstr/>
      </vt:variant>
      <vt:variant>
        <vt:lpwstr>_Toc312151418</vt:lpwstr>
      </vt:variant>
      <vt:variant>
        <vt:i4>1507376</vt:i4>
      </vt:variant>
      <vt:variant>
        <vt:i4>559</vt:i4>
      </vt:variant>
      <vt:variant>
        <vt:i4>0</vt:i4>
      </vt:variant>
      <vt:variant>
        <vt:i4>5</vt:i4>
      </vt:variant>
      <vt:variant>
        <vt:lpwstr/>
      </vt:variant>
      <vt:variant>
        <vt:lpwstr>_Toc312151417</vt:lpwstr>
      </vt:variant>
      <vt:variant>
        <vt:i4>1507376</vt:i4>
      </vt:variant>
      <vt:variant>
        <vt:i4>553</vt:i4>
      </vt:variant>
      <vt:variant>
        <vt:i4>0</vt:i4>
      </vt:variant>
      <vt:variant>
        <vt:i4>5</vt:i4>
      </vt:variant>
      <vt:variant>
        <vt:lpwstr/>
      </vt:variant>
      <vt:variant>
        <vt:lpwstr>_Toc312151416</vt:lpwstr>
      </vt:variant>
      <vt:variant>
        <vt:i4>1507376</vt:i4>
      </vt:variant>
      <vt:variant>
        <vt:i4>547</vt:i4>
      </vt:variant>
      <vt:variant>
        <vt:i4>0</vt:i4>
      </vt:variant>
      <vt:variant>
        <vt:i4>5</vt:i4>
      </vt:variant>
      <vt:variant>
        <vt:lpwstr/>
      </vt:variant>
      <vt:variant>
        <vt:lpwstr>_Toc312151415</vt:lpwstr>
      </vt:variant>
      <vt:variant>
        <vt:i4>1507376</vt:i4>
      </vt:variant>
      <vt:variant>
        <vt:i4>541</vt:i4>
      </vt:variant>
      <vt:variant>
        <vt:i4>0</vt:i4>
      </vt:variant>
      <vt:variant>
        <vt:i4>5</vt:i4>
      </vt:variant>
      <vt:variant>
        <vt:lpwstr/>
      </vt:variant>
      <vt:variant>
        <vt:lpwstr>_Toc312151414</vt:lpwstr>
      </vt:variant>
      <vt:variant>
        <vt:i4>1507376</vt:i4>
      </vt:variant>
      <vt:variant>
        <vt:i4>535</vt:i4>
      </vt:variant>
      <vt:variant>
        <vt:i4>0</vt:i4>
      </vt:variant>
      <vt:variant>
        <vt:i4>5</vt:i4>
      </vt:variant>
      <vt:variant>
        <vt:lpwstr/>
      </vt:variant>
      <vt:variant>
        <vt:lpwstr>_Toc312151413</vt:lpwstr>
      </vt:variant>
      <vt:variant>
        <vt:i4>1507376</vt:i4>
      </vt:variant>
      <vt:variant>
        <vt:i4>529</vt:i4>
      </vt:variant>
      <vt:variant>
        <vt:i4>0</vt:i4>
      </vt:variant>
      <vt:variant>
        <vt:i4>5</vt:i4>
      </vt:variant>
      <vt:variant>
        <vt:lpwstr/>
      </vt:variant>
      <vt:variant>
        <vt:lpwstr>_Toc312151412</vt:lpwstr>
      </vt:variant>
      <vt:variant>
        <vt:i4>1507376</vt:i4>
      </vt:variant>
      <vt:variant>
        <vt:i4>523</vt:i4>
      </vt:variant>
      <vt:variant>
        <vt:i4>0</vt:i4>
      </vt:variant>
      <vt:variant>
        <vt:i4>5</vt:i4>
      </vt:variant>
      <vt:variant>
        <vt:lpwstr/>
      </vt:variant>
      <vt:variant>
        <vt:lpwstr>_Toc312151411</vt:lpwstr>
      </vt:variant>
      <vt:variant>
        <vt:i4>1507376</vt:i4>
      </vt:variant>
      <vt:variant>
        <vt:i4>517</vt:i4>
      </vt:variant>
      <vt:variant>
        <vt:i4>0</vt:i4>
      </vt:variant>
      <vt:variant>
        <vt:i4>5</vt:i4>
      </vt:variant>
      <vt:variant>
        <vt:lpwstr/>
      </vt:variant>
      <vt:variant>
        <vt:lpwstr>_Toc312151410</vt:lpwstr>
      </vt:variant>
      <vt:variant>
        <vt:i4>1441840</vt:i4>
      </vt:variant>
      <vt:variant>
        <vt:i4>511</vt:i4>
      </vt:variant>
      <vt:variant>
        <vt:i4>0</vt:i4>
      </vt:variant>
      <vt:variant>
        <vt:i4>5</vt:i4>
      </vt:variant>
      <vt:variant>
        <vt:lpwstr/>
      </vt:variant>
      <vt:variant>
        <vt:lpwstr>_Toc312151409</vt:lpwstr>
      </vt:variant>
      <vt:variant>
        <vt:i4>1441840</vt:i4>
      </vt:variant>
      <vt:variant>
        <vt:i4>505</vt:i4>
      </vt:variant>
      <vt:variant>
        <vt:i4>0</vt:i4>
      </vt:variant>
      <vt:variant>
        <vt:i4>5</vt:i4>
      </vt:variant>
      <vt:variant>
        <vt:lpwstr/>
      </vt:variant>
      <vt:variant>
        <vt:lpwstr>_Toc312151408</vt:lpwstr>
      </vt:variant>
      <vt:variant>
        <vt:i4>1441840</vt:i4>
      </vt:variant>
      <vt:variant>
        <vt:i4>499</vt:i4>
      </vt:variant>
      <vt:variant>
        <vt:i4>0</vt:i4>
      </vt:variant>
      <vt:variant>
        <vt:i4>5</vt:i4>
      </vt:variant>
      <vt:variant>
        <vt:lpwstr/>
      </vt:variant>
      <vt:variant>
        <vt:lpwstr>_Toc312151407</vt:lpwstr>
      </vt:variant>
      <vt:variant>
        <vt:i4>1441840</vt:i4>
      </vt:variant>
      <vt:variant>
        <vt:i4>493</vt:i4>
      </vt:variant>
      <vt:variant>
        <vt:i4>0</vt:i4>
      </vt:variant>
      <vt:variant>
        <vt:i4>5</vt:i4>
      </vt:variant>
      <vt:variant>
        <vt:lpwstr/>
      </vt:variant>
      <vt:variant>
        <vt:lpwstr>_Toc312151406</vt:lpwstr>
      </vt:variant>
      <vt:variant>
        <vt:i4>1441840</vt:i4>
      </vt:variant>
      <vt:variant>
        <vt:i4>487</vt:i4>
      </vt:variant>
      <vt:variant>
        <vt:i4>0</vt:i4>
      </vt:variant>
      <vt:variant>
        <vt:i4>5</vt:i4>
      </vt:variant>
      <vt:variant>
        <vt:lpwstr/>
      </vt:variant>
      <vt:variant>
        <vt:lpwstr>_Toc312151405</vt:lpwstr>
      </vt:variant>
      <vt:variant>
        <vt:i4>1441840</vt:i4>
      </vt:variant>
      <vt:variant>
        <vt:i4>481</vt:i4>
      </vt:variant>
      <vt:variant>
        <vt:i4>0</vt:i4>
      </vt:variant>
      <vt:variant>
        <vt:i4>5</vt:i4>
      </vt:variant>
      <vt:variant>
        <vt:lpwstr/>
      </vt:variant>
      <vt:variant>
        <vt:lpwstr>_Toc312151404</vt:lpwstr>
      </vt:variant>
      <vt:variant>
        <vt:i4>1441840</vt:i4>
      </vt:variant>
      <vt:variant>
        <vt:i4>475</vt:i4>
      </vt:variant>
      <vt:variant>
        <vt:i4>0</vt:i4>
      </vt:variant>
      <vt:variant>
        <vt:i4>5</vt:i4>
      </vt:variant>
      <vt:variant>
        <vt:lpwstr/>
      </vt:variant>
      <vt:variant>
        <vt:lpwstr>_Toc312151403</vt:lpwstr>
      </vt:variant>
      <vt:variant>
        <vt:i4>1441840</vt:i4>
      </vt:variant>
      <vt:variant>
        <vt:i4>469</vt:i4>
      </vt:variant>
      <vt:variant>
        <vt:i4>0</vt:i4>
      </vt:variant>
      <vt:variant>
        <vt:i4>5</vt:i4>
      </vt:variant>
      <vt:variant>
        <vt:lpwstr/>
      </vt:variant>
      <vt:variant>
        <vt:lpwstr>_Toc312151402</vt:lpwstr>
      </vt:variant>
      <vt:variant>
        <vt:i4>1441840</vt:i4>
      </vt:variant>
      <vt:variant>
        <vt:i4>463</vt:i4>
      </vt:variant>
      <vt:variant>
        <vt:i4>0</vt:i4>
      </vt:variant>
      <vt:variant>
        <vt:i4>5</vt:i4>
      </vt:variant>
      <vt:variant>
        <vt:lpwstr/>
      </vt:variant>
      <vt:variant>
        <vt:lpwstr>_Toc312151401</vt:lpwstr>
      </vt:variant>
      <vt:variant>
        <vt:i4>1441840</vt:i4>
      </vt:variant>
      <vt:variant>
        <vt:i4>457</vt:i4>
      </vt:variant>
      <vt:variant>
        <vt:i4>0</vt:i4>
      </vt:variant>
      <vt:variant>
        <vt:i4>5</vt:i4>
      </vt:variant>
      <vt:variant>
        <vt:lpwstr/>
      </vt:variant>
      <vt:variant>
        <vt:lpwstr>_Toc312151400</vt:lpwstr>
      </vt:variant>
      <vt:variant>
        <vt:i4>2031671</vt:i4>
      </vt:variant>
      <vt:variant>
        <vt:i4>451</vt:i4>
      </vt:variant>
      <vt:variant>
        <vt:i4>0</vt:i4>
      </vt:variant>
      <vt:variant>
        <vt:i4>5</vt:i4>
      </vt:variant>
      <vt:variant>
        <vt:lpwstr/>
      </vt:variant>
      <vt:variant>
        <vt:lpwstr>_Toc312151399</vt:lpwstr>
      </vt:variant>
      <vt:variant>
        <vt:i4>2031671</vt:i4>
      </vt:variant>
      <vt:variant>
        <vt:i4>445</vt:i4>
      </vt:variant>
      <vt:variant>
        <vt:i4>0</vt:i4>
      </vt:variant>
      <vt:variant>
        <vt:i4>5</vt:i4>
      </vt:variant>
      <vt:variant>
        <vt:lpwstr/>
      </vt:variant>
      <vt:variant>
        <vt:lpwstr>_Toc312151398</vt:lpwstr>
      </vt:variant>
      <vt:variant>
        <vt:i4>2031671</vt:i4>
      </vt:variant>
      <vt:variant>
        <vt:i4>439</vt:i4>
      </vt:variant>
      <vt:variant>
        <vt:i4>0</vt:i4>
      </vt:variant>
      <vt:variant>
        <vt:i4>5</vt:i4>
      </vt:variant>
      <vt:variant>
        <vt:lpwstr/>
      </vt:variant>
      <vt:variant>
        <vt:lpwstr>_Toc312151397</vt:lpwstr>
      </vt:variant>
      <vt:variant>
        <vt:i4>2031671</vt:i4>
      </vt:variant>
      <vt:variant>
        <vt:i4>433</vt:i4>
      </vt:variant>
      <vt:variant>
        <vt:i4>0</vt:i4>
      </vt:variant>
      <vt:variant>
        <vt:i4>5</vt:i4>
      </vt:variant>
      <vt:variant>
        <vt:lpwstr/>
      </vt:variant>
      <vt:variant>
        <vt:lpwstr>_Toc312151396</vt:lpwstr>
      </vt:variant>
      <vt:variant>
        <vt:i4>2031671</vt:i4>
      </vt:variant>
      <vt:variant>
        <vt:i4>427</vt:i4>
      </vt:variant>
      <vt:variant>
        <vt:i4>0</vt:i4>
      </vt:variant>
      <vt:variant>
        <vt:i4>5</vt:i4>
      </vt:variant>
      <vt:variant>
        <vt:lpwstr/>
      </vt:variant>
      <vt:variant>
        <vt:lpwstr>_Toc312151395</vt:lpwstr>
      </vt:variant>
      <vt:variant>
        <vt:i4>2031671</vt:i4>
      </vt:variant>
      <vt:variant>
        <vt:i4>421</vt:i4>
      </vt:variant>
      <vt:variant>
        <vt:i4>0</vt:i4>
      </vt:variant>
      <vt:variant>
        <vt:i4>5</vt:i4>
      </vt:variant>
      <vt:variant>
        <vt:lpwstr/>
      </vt:variant>
      <vt:variant>
        <vt:lpwstr>_Toc312151394</vt:lpwstr>
      </vt:variant>
      <vt:variant>
        <vt:i4>2031671</vt:i4>
      </vt:variant>
      <vt:variant>
        <vt:i4>415</vt:i4>
      </vt:variant>
      <vt:variant>
        <vt:i4>0</vt:i4>
      </vt:variant>
      <vt:variant>
        <vt:i4>5</vt:i4>
      </vt:variant>
      <vt:variant>
        <vt:lpwstr/>
      </vt:variant>
      <vt:variant>
        <vt:lpwstr>_Toc312151393</vt:lpwstr>
      </vt:variant>
      <vt:variant>
        <vt:i4>2031671</vt:i4>
      </vt:variant>
      <vt:variant>
        <vt:i4>409</vt:i4>
      </vt:variant>
      <vt:variant>
        <vt:i4>0</vt:i4>
      </vt:variant>
      <vt:variant>
        <vt:i4>5</vt:i4>
      </vt:variant>
      <vt:variant>
        <vt:lpwstr/>
      </vt:variant>
      <vt:variant>
        <vt:lpwstr>_Toc312151392</vt:lpwstr>
      </vt:variant>
      <vt:variant>
        <vt:i4>2031671</vt:i4>
      </vt:variant>
      <vt:variant>
        <vt:i4>403</vt:i4>
      </vt:variant>
      <vt:variant>
        <vt:i4>0</vt:i4>
      </vt:variant>
      <vt:variant>
        <vt:i4>5</vt:i4>
      </vt:variant>
      <vt:variant>
        <vt:lpwstr/>
      </vt:variant>
      <vt:variant>
        <vt:lpwstr>_Toc312151391</vt:lpwstr>
      </vt:variant>
      <vt:variant>
        <vt:i4>2031671</vt:i4>
      </vt:variant>
      <vt:variant>
        <vt:i4>397</vt:i4>
      </vt:variant>
      <vt:variant>
        <vt:i4>0</vt:i4>
      </vt:variant>
      <vt:variant>
        <vt:i4>5</vt:i4>
      </vt:variant>
      <vt:variant>
        <vt:lpwstr/>
      </vt:variant>
      <vt:variant>
        <vt:lpwstr>_Toc312151390</vt:lpwstr>
      </vt:variant>
      <vt:variant>
        <vt:i4>1966135</vt:i4>
      </vt:variant>
      <vt:variant>
        <vt:i4>391</vt:i4>
      </vt:variant>
      <vt:variant>
        <vt:i4>0</vt:i4>
      </vt:variant>
      <vt:variant>
        <vt:i4>5</vt:i4>
      </vt:variant>
      <vt:variant>
        <vt:lpwstr/>
      </vt:variant>
      <vt:variant>
        <vt:lpwstr>_Toc312151389</vt:lpwstr>
      </vt:variant>
      <vt:variant>
        <vt:i4>1966135</vt:i4>
      </vt:variant>
      <vt:variant>
        <vt:i4>385</vt:i4>
      </vt:variant>
      <vt:variant>
        <vt:i4>0</vt:i4>
      </vt:variant>
      <vt:variant>
        <vt:i4>5</vt:i4>
      </vt:variant>
      <vt:variant>
        <vt:lpwstr/>
      </vt:variant>
      <vt:variant>
        <vt:lpwstr>_Toc312151388</vt:lpwstr>
      </vt:variant>
      <vt:variant>
        <vt:i4>1966135</vt:i4>
      </vt:variant>
      <vt:variant>
        <vt:i4>379</vt:i4>
      </vt:variant>
      <vt:variant>
        <vt:i4>0</vt:i4>
      </vt:variant>
      <vt:variant>
        <vt:i4>5</vt:i4>
      </vt:variant>
      <vt:variant>
        <vt:lpwstr/>
      </vt:variant>
      <vt:variant>
        <vt:lpwstr>_Toc312151387</vt:lpwstr>
      </vt:variant>
      <vt:variant>
        <vt:i4>1966135</vt:i4>
      </vt:variant>
      <vt:variant>
        <vt:i4>373</vt:i4>
      </vt:variant>
      <vt:variant>
        <vt:i4>0</vt:i4>
      </vt:variant>
      <vt:variant>
        <vt:i4>5</vt:i4>
      </vt:variant>
      <vt:variant>
        <vt:lpwstr/>
      </vt:variant>
      <vt:variant>
        <vt:lpwstr>_Toc312151386</vt:lpwstr>
      </vt:variant>
      <vt:variant>
        <vt:i4>1966135</vt:i4>
      </vt:variant>
      <vt:variant>
        <vt:i4>367</vt:i4>
      </vt:variant>
      <vt:variant>
        <vt:i4>0</vt:i4>
      </vt:variant>
      <vt:variant>
        <vt:i4>5</vt:i4>
      </vt:variant>
      <vt:variant>
        <vt:lpwstr/>
      </vt:variant>
      <vt:variant>
        <vt:lpwstr>_Toc312151385</vt:lpwstr>
      </vt:variant>
      <vt:variant>
        <vt:i4>1966135</vt:i4>
      </vt:variant>
      <vt:variant>
        <vt:i4>361</vt:i4>
      </vt:variant>
      <vt:variant>
        <vt:i4>0</vt:i4>
      </vt:variant>
      <vt:variant>
        <vt:i4>5</vt:i4>
      </vt:variant>
      <vt:variant>
        <vt:lpwstr/>
      </vt:variant>
      <vt:variant>
        <vt:lpwstr>_Toc312151384</vt:lpwstr>
      </vt:variant>
      <vt:variant>
        <vt:i4>1966135</vt:i4>
      </vt:variant>
      <vt:variant>
        <vt:i4>355</vt:i4>
      </vt:variant>
      <vt:variant>
        <vt:i4>0</vt:i4>
      </vt:variant>
      <vt:variant>
        <vt:i4>5</vt:i4>
      </vt:variant>
      <vt:variant>
        <vt:lpwstr/>
      </vt:variant>
      <vt:variant>
        <vt:lpwstr>_Toc312151383</vt:lpwstr>
      </vt:variant>
      <vt:variant>
        <vt:i4>1966135</vt:i4>
      </vt:variant>
      <vt:variant>
        <vt:i4>349</vt:i4>
      </vt:variant>
      <vt:variant>
        <vt:i4>0</vt:i4>
      </vt:variant>
      <vt:variant>
        <vt:i4>5</vt:i4>
      </vt:variant>
      <vt:variant>
        <vt:lpwstr/>
      </vt:variant>
      <vt:variant>
        <vt:lpwstr>_Toc312151382</vt:lpwstr>
      </vt:variant>
      <vt:variant>
        <vt:i4>1966135</vt:i4>
      </vt:variant>
      <vt:variant>
        <vt:i4>343</vt:i4>
      </vt:variant>
      <vt:variant>
        <vt:i4>0</vt:i4>
      </vt:variant>
      <vt:variant>
        <vt:i4>5</vt:i4>
      </vt:variant>
      <vt:variant>
        <vt:lpwstr/>
      </vt:variant>
      <vt:variant>
        <vt:lpwstr>_Toc312151381</vt:lpwstr>
      </vt:variant>
      <vt:variant>
        <vt:i4>1966135</vt:i4>
      </vt:variant>
      <vt:variant>
        <vt:i4>337</vt:i4>
      </vt:variant>
      <vt:variant>
        <vt:i4>0</vt:i4>
      </vt:variant>
      <vt:variant>
        <vt:i4>5</vt:i4>
      </vt:variant>
      <vt:variant>
        <vt:lpwstr/>
      </vt:variant>
      <vt:variant>
        <vt:lpwstr>_Toc312151380</vt:lpwstr>
      </vt:variant>
      <vt:variant>
        <vt:i4>1114167</vt:i4>
      </vt:variant>
      <vt:variant>
        <vt:i4>331</vt:i4>
      </vt:variant>
      <vt:variant>
        <vt:i4>0</vt:i4>
      </vt:variant>
      <vt:variant>
        <vt:i4>5</vt:i4>
      </vt:variant>
      <vt:variant>
        <vt:lpwstr/>
      </vt:variant>
      <vt:variant>
        <vt:lpwstr>_Toc312151379</vt:lpwstr>
      </vt:variant>
      <vt:variant>
        <vt:i4>1114167</vt:i4>
      </vt:variant>
      <vt:variant>
        <vt:i4>325</vt:i4>
      </vt:variant>
      <vt:variant>
        <vt:i4>0</vt:i4>
      </vt:variant>
      <vt:variant>
        <vt:i4>5</vt:i4>
      </vt:variant>
      <vt:variant>
        <vt:lpwstr/>
      </vt:variant>
      <vt:variant>
        <vt:lpwstr>_Toc312151378</vt:lpwstr>
      </vt:variant>
      <vt:variant>
        <vt:i4>1114167</vt:i4>
      </vt:variant>
      <vt:variant>
        <vt:i4>319</vt:i4>
      </vt:variant>
      <vt:variant>
        <vt:i4>0</vt:i4>
      </vt:variant>
      <vt:variant>
        <vt:i4>5</vt:i4>
      </vt:variant>
      <vt:variant>
        <vt:lpwstr/>
      </vt:variant>
      <vt:variant>
        <vt:lpwstr>_Toc312151377</vt:lpwstr>
      </vt:variant>
      <vt:variant>
        <vt:i4>1114167</vt:i4>
      </vt:variant>
      <vt:variant>
        <vt:i4>313</vt:i4>
      </vt:variant>
      <vt:variant>
        <vt:i4>0</vt:i4>
      </vt:variant>
      <vt:variant>
        <vt:i4>5</vt:i4>
      </vt:variant>
      <vt:variant>
        <vt:lpwstr/>
      </vt:variant>
      <vt:variant>
        <vt:lpwstr>_Toc312151376</vt:lpwstr>
      </vt:variant>
      <vt:variant>
        <vt:i4>1114167</vt:i4>
      </vt:variant>
      <vt:variant>
        <vt:i4>307</vt:i4>
      </vt:variant>
      <vt:variant>
        <vt:i4>0</vt:i4>
      </vt:variant>
      <vt:variant>
        <vt:i4>5</vt:i4>
      </vt:variant>
      <vt:variant>
        <vt:lpwstr/>
      </vt:variant>
      <vt:variant>
        <vt:lpwstr>_Toc312151375</vt:lpwstr>
      </vt:variant>
      <vt:variant>
        <vt:i4>1114167</vt:i4>
      </vt:variant>
      <vt:variant>
        <vt:i4>301</vt:i4>
      </vt:variant>
      <vt:variant>
        <vt:i4>0</vt:i4>
      </vt:variant>
      <vt:variant>
        <vt:i4>5</vt:i4>
      </vt:variant>
      <vt:variant>
        <vt:lpwstr/>
      </vt:variant>
      <vt:variant>
        <vt:lpwstr>_Toc312151374</vt:lpwstr>
      </vt:variant>
      <vt:variant>
        <vt:i4>1114167</vt:i4>
      </vt:variant>
      <vt:variant>
        <vt:i4>295</vt:i4>
      </vt:variant>
      <vt:variant>
        <vt:i4>0</vt:i4>
      </vt:variant>
      <vt:variant>
        <vt:i4>5</vt:i4>
      </vt:variant>
      <vt:variant>
        <vt:lpwstr/>
      </vt:variant>
      <vt:variant>
        <vt:lpwstr>_Toc312151373</vt:lpwstr>
      </vt:variant>
      <vt:variant>
        <vt:i4>1114167</vt:i4>
      </vt:variant>
      <vt:variant>
        <vt:i4>289</vt:i4>
      </vt:variant>
      <vt:variant>
        <vt:i4>0</vt:i4>
      </vt:variant>
      <vt:variant>
        <vt:i4>5</vt:i4>
      </vt:variant>
      <vt:variant>
        <vt:lpwstr/>
      </vt:variant>
      <vt:variant>
        <vt:lpwstr>_Toc312151372</vt:lpwstr>
      </vt:variant>
      <vt:variant>
        <vt:i4>1114167</vt:i4>
      </vt:variant>
      <vt:variant>
        <vt:i4>283</vt:i4>
      </vt:variant>
      <vt:variant>
        <vt:i4>0</vt:i4>
      </vt:variant>
      <vt:variant>
        <vt:i4>5</vt:i4>
      </vt:variant>
      <vt:variant>
        <vt:lpwstr/>
      </vt:variant>
      <vt:variant>
        <vt:lpwstr>_Toc312151371</vt:lpwstr>
      </vt:variant>
      <vt:variant>
        <vt:i4>1114167</vt:i4>
      </vt:variant>
      <vt:variant>
        <vt:i4>277</vt:i4>
      </vt:variant>
      <vt:variant>
        <vt:i4>0</vt:i4>
      </vt:variant>
      <vt:variant>
        <vt:i4>5</vt:i4>
      </vt:variant>
      <vt:variant>
        <vt:lpwstr/>
      </vt:variant>
      <vt:variant>
        <vt:lpwstr>_Toc312151370</vt:lpwstr>
      </vt:variant>
      <vt:variant>
        <vt:i4>1048631</vt:i4>
      </vt:variant>
      <vt:variant>
        <vt:i4>271</vt:i4>
      </vt:variant>
      <vt:variant>
        <vt:i4>0</vt:i4>
      </vt:variant>
      <vt:variant>
        <vt:i4>5</vt:i4>
      </vt:variant>
      <vt:variant>
        <vt:lpwstr/>
      </vt:variant>
      <vt:variant>
        <vt:lpwstr>_Toc312151369</vt:lpwstr>
      </vt:variant>
      <vt:variant>
        <vt:i4>1048631</vt:i4>
      </vt:variant>
      <vt:variant>
        <vt:i4>265</vt:i4>
      </vt:variant>
      <vt:variant>
        <vt:i4>0</vt:i4>
      </vt:variant>
      <vt:variant>
        <vt:i4>5</vt:i4>
      </vt:variant>
      <vt:variant>
        <vt:lpwstr/>
      </vt:variant>
      <vt:variant>
        <vt:lpwstr>_Toc312151368</vt:lpwstr>
      </vt:variant>
      <vt:variant>
        <vt:i4>1048631</vt:i4>
      </vt:variant>
      <vt:variant>
        <vt:i4>259</vt:i4>
      </vt:variant>
      <vt:variant>
        <vt:i4>0</vt:i4>
      </vt:variant>
      <vt:variant>
        <vt:i4>5</vt:i4>
      </vt:variant>
      <vt:variant>
        <vt:lpwstr/>
      </vt:variant>
      <vt:variant>
        <vt:lpwstr>_Toc312151367</vt:lpwstr>
      </vt:variant>
      <vt:variant>
        <vt:i4>1048631</vt:i4>
      </vt:variant>
      <vt:variant>
        <vt:i4>253</vt:i4>
      </vt:variant>
      <vt:variant>
        <vt:i4>0</vt:i4>
      </vt:variant>
      <vt:variant>
        <vt:i4>5</vt:i4>
      </vt:variant>
      <vt:variant>
        <vt:lpwstr/>
      </vt:variant>
      <vt:variant>
        <vt:lpwstr>_Toc312151366</vt:lpwstr>
      </vt:variant>
      <vt:variant>
        <vt:i4>1048631</vt:i4>
      </vt:variant>
      <vt:variant>
        <vt:i4>247</vt:i4>
      </vt:variant>
      <vt:variant>
        <vt:i4>0</vt:i4>
      </vt:variant>
      <vt:variant>
        <vt:i4>5</vt:i4>
      </vt:variant>
      <vt:variant>
        <vt:lpwstr/>
      </vt:variant>
      <vt:variant>
        <vt:lpwstr>_Toc312151365</vt:lpwstr>
      </vt:variant>
      <vt:variant>
        <vt:i4>1048631</vt:i4>
      </vt:variant>
      <vt:variant>
        <vt:i4>241</vt:i4>
      </vt:variant>
      <vt:variant>
        <vt:i4>0</vt:i4>
      </vt:variant>
      <vt:variant>
        <vt:i4>5</vt:i4>
      </vt:variant>
      <vt:variant>
        <vt:lpwstr/>
      </vt:variant>
      <vt:variant>
        <vt:lpwstr>_Toc312151364</vt:lpwstr>
      </vt:variant>
      <vt:variant>
        <vt:i4>1048631</vt:i4>
      </vt:variant>
      <vt:variant>
        <vt:i4>235</vt:i4>
      </vt:variant>
      <vt:variant>
        <vt:i4>0</vt:i4>
      </vt:variant>
      <vt:variant>
        <vt:i4>5</vt:i4>
      </vt:variant>
      <vt:variant>
        <vt:lpwstr/>
      </vt:variant>
      <vt:variant>
        <vt:lpwstr>_Toc312151363</vt:lpwstr>
      </vt:variant>
      <vt:variant>
        <vt:i4>1048631</vt:i4>
      </vt:variant>
      <vt:variant>
        <vt:i4>229</vt:i4>
      </vt:variant>
      <vt:variant>
        <vt:i4>0</vt:i4>
      </vt:variant>
      <vt:variant>
        <vt:i4>5</vt:i4>
      </vt:variant>
      <vt:variant>
        <vt:lpwstr/>
      </vt:variant>
      <vt:variant>
        <vt:lpwstr>_Toc312151362</vt:lpwstr>
      </vt:variant>
      <vt:variant>
        <vt:i4>1048631</vt:i4>
      </vt:variant>
      <vt:variant>
        <vt:i4>223</vt:i4>
      </vt:variant>
      <vt:variant>
        <vt:i4>0</vt:i4>
      </vt:variant>
      <vt:variant>
        <vt:i4>5</vt:i4>
      </vt:variant>
      <vt:variant>
        <vt:lpwstr/>
      </vt:variant>
      <vt:variant>
        <vt:lpwstr>_Toc312151361</vt:lpwstr>
      </vt:variant>
      <vt:variant>
        <vt:i4>1048631</vt:i4>
      </vt:variant>
      <vt:variant>
        <vt:i4>217</vt:i4>
      </vt:variant>
      <vt:variant>
        <vt:i4>0</vt:i4>
      </vt:variant>
      <vt:variant>
        <vt:i4>5</vt:i4>
      </vt:variant>
      <vt:variant>
        <vt:lpwstr/>
      </vt:variant>
      <vt:variant>
        <vt:lpwstr>_Toc312151360</vt:lpwstr>
      </vt:variant>
      <vt:variant>
        <vt:i4>1245239</vt:i4>
      </vt:variant>
      <vt:variant>
        <vt:i4>211</vt:i4>
      </vt:variant>
      <vt:variant>
        <vt:i4>0</vt:i4>
      </vt:variant>
      <vt:variant>
        <vt:i4>5</vt:i4>
      </vt:variant>
      <vt:variant>
        <vt:lpwstr/>
      </vt:variant>
      <vt:variant>
        <vt:lpwstr>_Toc312151359</vt:lpwstr>
      </vt:variant>
      <vt:variant>
        <vt:i4>1245239</vt:i4>
      </vt:variant>
      <vt:variant>
        <vt:i4>205</vt:i4>
      </vt:variant>
      <vt:variant>
        <vt:i4>0</vt:i4>
      </vt:variant>
      <vt:variant>
        <vt:i4>5</vt:i4>
      </vt:variant>
      <vt:variant>
        <vt:lpwstr/>
      </vt:variant>
      <vt:variant>
        <vt:lpwstr>_Toc312151358</vt:lpwstr>
      </vt:variant>
      <vt:variant>
        <vt:i4>1245239</vt:i4>
      </vt:variant>
      <vt:variant>
        <vt:i4>199</vt:i4>
      </vt:variant>
      <vt:variant>
        <vt:i4>0</vt:i4>
      </vt:variant>
      <vt:variant>
        <vt:i4>5</vt:i4>
      </vt:variant>
      <vt:variant>
        <vt:lpwstr/>
      </vt:variant>
      <vt:variant>
        <vt:lpwstr>_Toc312151357</vt:lpwstr>
      </vt:variant>
      <vt:variant>
        <vt:i4>1245239</vt:i4>
      </vt:variant>
      <vt:variant>
        <vt:i4>193</vt:i4>
      </vt:variant>
      <vt:variant>
        <vt:i4>0</vt:i4>
      </vt:variant>
      <vt:variant>
        <vt:i4>5</vt:i4>
      </vt:variant>
      <vt:variant>
        <vt:lpwstr/>
      </vt:variant>
      <vt:variant>
        <vt:lpwstr>_Toc312151356</vt:lpwstr>
      </vt:variant>
      <vt:variant>
        <vt:i4>1245239</vt:i4>
      </vt:variant>
      <vt:variant>
        <vt:i4>187</vt:i4>
      </vt:variant>
      <vt:variant>
        <vt:i4>0</vt:i4>
      </vt:variant>
      <vt:variant>
        <vt:i4>5</vt:i4>
      </vt:variant>
      <vt:variant>
        <vt:lpwstr/>
      </vt:variant>
      <vt:variant>
        <vt:lpwstr>_Toc312151355</vt:lpwstr>
      </vt:variant>
      <vt:variant>
        <vt:i4>1245239</vt:i4>
      </vt:variant>
      <vt:variant>
        <vt:i4>181</vt:i4>
      </vt:variant>
      <vt:variant>
        <vt:i4>0</vt:i4>
      </vt:variant>
      <vt:variant>
        <vt:i4>5</vt:i4>
      </vt:variant>
      <vt:variant>
        <vt:lpwstr/>
      </vt:variant>
      <vt:variant>
        <vt:lpwstr>_Toc312151354</vt:lpwstr>
      </vt:variant>
      <vt:variant>
        <vt:i4>1245239</vt:i4>
      </vt:variant>
      <vt:variant>
        <vt:i4>175</vt:i4>
      </vt:variant>
      <vt:variant>
        <vt:i4>0</vt:i4>
      </vt:variant>
      <vt:variant>
        <vt:i4>5</vt:i4>
      </vt:variant>
      <vt:variant>
        <vt:lpwstr/>
      </vt:variant>
      <vt:variant>
        <vt:lpwstr>_Toc312151353</vt:lpwstr>
      </vt:variant>
      <vt:variant>
        <vt:i4>1245239</vt:i4>
      </vt:variant>
      <vt:variant>
        <vt:i4>169</vt:i4>
      </vt:variant>
      <vt:variant>
        <vt:i4>0</vt:i4>
      </vt:variant>
      <vt:variant>
        <vt:i4>5</vt:i4>
      </vt:variant>
      <vt:variant>
        <vt:lpwstr/>
      </vt:variant>
      <vt:variant>
        <vt:lpwstr>_Toc312151352</vt:lpwstr>
      </vt:variant>
      <vt:variant>
        <vt:i4>1245239</vt:i4>
      </vt:variant>
      <vt:variant>
        <vt:i4>163</vt:i4>
      </vt:variant>
      <vt:variant>
        <vt:i4>0</vt:i4>
      </vt:variant>
      <vt:variant>
        <vt:i4>5</vt:i4>
      </vt:variant>
      <vt:variant>
        <vt:lpwstr/>
      </vt:variant>
      <vt:variant>
        <vt:lpwstr>_Toc312151351</vt:lpwstr>
      </vt:variant>
      <vt:variant>
        <vt:i4>1245239</vt:i4>
      </vt:variant>
      <vt:variant>
        <vt:i4>157</vt:i4>
      </vt:variant>
      <vt:variant>
        <vt:i4>0</vt:i4>
      </vt:variant>
      <vt:variant>
        <vt:i4>5</vt:i4>
      </vt:variant>
      <vt:variant>
        <vt:lpwstr/>
      </vt:variant>
      <vt:variant>
        <vt:lpwstr>_Toc312151350</vt:lpwstr>
      </vt:variant>
      <vt:variant>
        <vt:i4>1179703</vt:i4>
      </vt:variant>
      <vt:variant>
        <vt:i4>151</vt:i4>
      </vt:variant>
      <vt:variant>
        <vt:i4>0</vt:i4>
      </vt:variant>
      <vt:variant>
        <vt:i4>5</vt:i4>
      </vt:variant>
      <vt:variant>
        <vt:lpwstr/>
      </vt:variant>
      <vt:variant>
        <vt:lpwstr>_Toc312151349</vt:lpwstr>
      </vt:variant>
      <vt:variant>
        <vt:i4>1179703</vt:i4>
      </vt:variant>
      <vt:variant>
        <vt:i4>145</vt:i4>
      </vt:variant>
      <vt:variant>
        <vt:i4>0</vt:i4>
      </vt:variant>
      <vt:variant>
        <vt:i4>5</vt:i4>
      </vt:variant>
      <vt:variant>
        <vt:lpwstr/>
      </vt:variant>
      <vt:variant>
        <vt:lpwstr>_Toc312151348</vt:lpwstr>
      </vt:variant>
      <vt:variant>
        <vt:i4>1179703</vt:i4>
      </vt:variant>
      <vt:variant>
        <vt:i4>139</vt:i4>
      </vt:variant>
      <vt:variant>
        <vt:i4>0</vt:i4>
      </vt:variant>
      <vt:variant>
        <vt:i4>5</vt:i4>
      </vt:variant>
      <vt:variant>
        <vt:lpwstr/>
      </vt:variant>
      <vt:variant>
        <vt:lpwstr>_Toc312151347</vt:lpwstr>
      </vt:variant>
      <vt:variant>
        <vt:i4>1179703</vt:i4>
      </vt:variant>
      <vt:variant>
        <vt:i4>133</vt:i4>
      </vt:variant>
      <vt:variant>
        <vt:i4>0</vt:i4>
      </vt:variant>
      <vt:variant>
        <vt:i4>5</vt:i4>
      </vt:variant>
      <vt:variant>
        <vt:lpwstr/>
      </vt:variant>
      <vt:variant>
        <vt:lpwstr>_Toc312151346</vt:lpwstr>
      </vt:variant>
      <vt:variant>
        <vt:i4>1179703</vt:i4>
      </vt:variant>
      <vt:variant>
        <vt:i4>127</vt:i4>
      </vt:variant>
      <vt:variant>
        <vt:i4>0</vt:i4>
      </vt:variant>
      <vt:variant>
        <vt:i4>5</vt:i4>
      </vt:variant>
      <vt:variant>
        <vt:lpwstr/>
      </vt:variant>
      <vt:variant>
        <vt:lpwstr>_Toc312151345</vt:lpwstr>
      </vt:variant>
      <vt:variant>
        <vt:i4>1179703</vt:i4>
      </vt:variant>
      <vt:variant>
        <vt:i4>121</vt:i4>
      </vt:variant>
      <vt:variant>
        <vt:i4>0</vt:i4>
      </vt:variant>
      <vt:variant>
        <vt:i4>5</vt:i4>
      </vt:variant>
      <vt:variant>
        <vt:lpwstr/>
      </vt:variant>
      <vt:variant>
        <vt:lpwstr>_Toc312151344</vt:lpwstr>
      </vt:variant>
      <vt:variant>
        <vt:i4>1179703</vt:i4>
      </vt:variant>
      <vt:variant>
        <vt:i4>115</vt:i4>
      </vt:variant>
      <vt:variant>
        <vt:i4>0</vt:i4>
      </vt:variant>
      <vt:variant>
        <vt:i4>5</vt:i4>
      </vt:variant>
      <vt:variant>
        <vt:lpwstr/>
      </vt:variant>
      <vt:variant>
        <vt:lpwstr>_Toc312151343</vt:lpwstr>
      </vt:variant>
      <vt:variant>
        <vt:i4>1179703</vt:i4>
      </vt:variant>
      <vt:variant>
        <vt:i4>109</vt:i4>
      </vt:variant>
      <vt:variant>
        <vt:i4>0</vt:i4>
      </vt:variant>
      <vt:variant>
        <vt:i4>5</vt:i4>
      </vt:variant>
      <vt:variant>
        <vt:lpwstr/>
      </vt:variant>
      <vt:variant>
        <vt:lpwstr>_Toc312151342</vt:lpwstr>
      </vt:variant>
      <vt:variant>
        <vt:i4>1179703</vt:i4>
      </vt:variant>
      <vt:variant>
        <vt:i4>103</vt:i4>
      </vt:variant>
      <vt:variant>
        <vt:i4>0</vt:i4>
      </vt:variant>
      <vt:variant>
        <vt:i4>5</vt:i4>
      </vt:variant>
      <vt:variant>
        <vt:lpwstr/>
      </vt:variant>
      <vt:variant>
        <vt:lpwstr>_Toc312151341</vt:lpwstr>
      </vt:variant>
      <vt:variant>
        <vt:i4>2555992</vt:i4>
      </vt:variant>
      <vt:variant>
        <vt:i4>0</vt:i4>
      </vt:variant>
      <vt:variant>
        <vt:i4>0</vt:i4>
      </vt:variant>
      <vt:variant>
        <vt:i4>5</vt:i4>
      </vt:variant>
      <vt:variant>
        <vt:lpwstr>VEILEDER_kontrakter.doc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2025-06-12T06:27:00Z</dcterms:created>
  <dcterms:modified xsi:type="dcterms:W3CDTF">2026-04-14T07:50:00Z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0x010100A60DE2FA5D9C2C45BE54A255494813EC</vt:lpwstr>
  </property>
</Properties>
</file>